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81F65C" w:rsidR="001E41F3" w:rsidRDefault="001E41F3">
      <w:pPr>
        <w:pStyle w:val="CRCoverPage"/>
        <w:tabs>
          <w:tab w:val="right" w:pos="9639"/>
        </w:tabs>
        <w:spacing w:after="0"/>
        <w:rPr>
          <w:b/>
          <w:i/>
          <w:noProof/>
          <w:sz w:val="28"/>
        </w:rPr>
      </w:pPr>
      <w:r>
        <w:rPr>
          <w:b/>
          <w:noProof/>
          <w:sz w:val="24"/>
        </w:rPr>
        <w:t>3GPP TSG-</w:t>
      </w:r>
      <w:r w:rsidR="00E6414C">
        <w:fldChar w:fldCharType="begin"/>
      </w:r>
      <w:r w:rsidR="00E6414C">
        <w:instrText xml:space="preserve"> DOCPROPERTY  TSG/WGRef  \* MERGEFORMAT </w:instrText>
      </w:r>
      <w:r w:rsidR="00E6414C">
        <w:fldChar w:fldCharType="separate"/>
      </w:r>
      <w:r w:rsidR="003609EF">
        <w:rPr>
          <w:b/>
          <w:noProof/>
          <w:sz w:val="24"/>
        </w:rPr>
        <w:t>SA2</w:t>
      </w:r>
      <w:r w:rsidR="00E6414C">
        <w:rPr>
          <w:b/>
          <w:noProof/>
          <w:sz w:val="24"/>
        </w:rPr>
        <w:fldChar w:fldCharType="end"/>
      </w:r>
      <w:r w:rsidR="00C66BA2">
        <w:rPr>
          <w:b/>
          <w:noProof/>
          <w:sz w:val="24"/>
        </w:rPr>
        <w:t xml:space="preserve"> </w:t>
      </w:r>
      <w:r>
        <w:rPr>
          <w:b/>
          <w:noProof/>
          <w:sz w:val="24"/>
        </w:rPr>
        <w:t>Meeting #</w:t>
      </w:r>
      <w:r w:rsidR="00E6414C">
        <w:fldChar w:fldCharType="begin"/>
      </w:r>
      <w:r w:rsidR="00E6414C">
        <w:instrText xml:space="preserve"> DOCPROPERTY  MtgSeq  \* MERGEFORMAT </w:instrText>
      </w:r>
      <w:r w:rsidR="00E6414C">
        <w:fldChar w:fldCharType="separate"/>
      </w:r>
      <w:r w:rsidR="00EB09B7" w:rsidRPr="00EB09B7">
        <w:rPr>
          <w:b/>
          <w:noProof/>
          <w:sz w:val="24"/>
        </w:rPr>
        <w:t>1</w:t>
      </w:r>
      <w:r w:rsidR="00FE51E6">
        <w:rPr>
          <w:b/>
          <w:noProof/>
          <w:sz w:val="24"/>
        </w:rPr>
        <w:t>70</w:t>
      </w:r>
      <w:r w:rsidR="00E6414C">
        <w:rPr>
          <w:b/>
          <w:noProof/>
          <w:sz w:val="24"/>
        </w:rPr>
        <w:fldChar w:fldCharType="end"/>
      </w:r>
      <w:r w:rsidR="00DF1E5E">
        <w:fldChar w:fldCharType="begin"/>
      </w:r>
      <w:r w:rsidR="00DF1E5E">
        <w:instrText xml:space="preserve"> DOCPROPERTY  MtgTitle  \* MERGEFORMAT </w:instrText>
      </w:r>
      <w:r w:rsidR="00DF1E5E">
        <w:fldChar w:fldCharType="end"/>
      </w:r>
      <w:r>
        <w:rPr>
          <w:b/>
          <w:i/>
          <w:noProof/>
          <w:sz w:val="28"/>
        </w:rPr>
        <w:tab/>
      </w:r>
      <w:r w:rsidR="00E6414C">
        <w:fldChar w:fldCharType="begin"/>
      </w:r>
      <w:r w:rsidR="00E6414C">
        <w:instrText xml:space="preserve"> DOCPROPERTY  Tdoc#  \* MERGEFORMAT </w:instrText>
      </w:r>
      <w:r w:rsidR="00E6414C">
        <w:fldChar w:fldCharType="separate"/>
      </w:r>
      <w:r w:rsidR="00AE4479" w:rsidRPr="009866B5">
        <w:rPr>
          <w:b/>
          <w:noProof/>
          <w:sz w:val="28"/>
        </w:rPr>
        <w:t>S2-250</w:t>
      </w:r>
      <w:r w:rsidR="001F2D64">
        <w:rPr>
          <w:b/>
          <w:noProof/>
          <w:sz w:val="28"/>
        </w:rPr>
        <w:t>7303</w:t>
      </w:r>
      <w:r w:rsidR="00E6414C">
        <w:rPr>
          <w:b/>
          <w:noProof/>
          <w:sz w:val="28"/>
        </w:rPr>
        <w:fldChar w:fldCharType="end"/>
      </w:r>
    </w:p>
    <w:p w14:paraId="7CB45193" w14:textId="0653AFB6" w:rsidR="001E41F3" w:rsidRDefault="00FE51E6" w:rsidP="005E2C44">
      <w:pPr>
        <w:pStyle w:val="CRCoverPage"/>
        <w:outlineLvl w:val="0"/>
        <w:rPr>
          <w:b/>
          <w:noProof/>
          <w:sz w:val="24"/>
        </w:rPr>
      </w:pPr>
      <w:bookmarkStart w:id="0" w:name="_Hlk192771430"/>
      <w:r>
        <w:rPr>
          <w:rFonts w:cs="Arial"/>
          <w:b/>
          <w:noProof/>
          <w:sz w:val="24"/>
        </w:rPr>
        <w:t>Goteborg</w:t>
      </w:r>
      <w:r w:rsidRPr="001B1D91">
        <w:rPr>
          <w:rFonts w:cs="Arial"/>
          <w:b/>
          <w:noProof/>
          <w:sz w:val="24"/>
        </w:rPr>
        <w:t xml:space="preserve">, </w:t>
      </w:r>
      <w:r>
        <w:rPr>
          <w:rFonts w:cs="Arial"/>
          <w:b/>
          <w:noProof/>
          <w:sz w:val="24"/>
        </w:rPr>
        <w:t>Sweden</w:t>
      </w:r>
      <w:r w:rsidR="009866B5" w:rsidRPr="006700D9">
        <w:rPr>
          <w:b/>
          <w:noProof/>
          <w:sz w:val="24"/>
        </w:rPr>
        <w:t xml:space="preserve">, </w:t>
      </w:r>
      <w:r>
        <w:rPr>
          <w:b/>
          <w:noProof/>
          <w:sz w:val="24"/>
        </w:rPr>
        <w:t>25</w:t>
      </w:r>
      <w:r w:rsidR="009866B5" w:rsidRPr="00EE2108">
        <w:rPr>
          <w:b/>
          <w:noProof/>
          <w:sz w:val="24"/>
          <w:vertAlign w:val="superscript"/>
        </w:rPr>
        <w:t>th</w:t>
      </w:r>
      <w:r w:rsidR="009866B5">
        <w:rPr>
          <w:b/>
          <w:noProof/>
          <w:sz w:val="24"/>
          <w:vertAlign w:val="superscript"/>
        </w:rPr>
        <w:t xml:space="preserve"> </w:t>
      </w:r>
      <w:r w:rsidR="009866B5" w:rsidRPr="006700D9">
        <w:rPr>
          <w:b/>
          <w:noProof/>
          <w:sz w:val="24"/>
        </w:rPr>
        <w:t xml:space="preserve">– </w:t>
      </w:r>
      <w:r>
        <w:rPr>
          <w:b/>
          <w:noProof/>
          <w:sz w:val="24"/>
        </w:rPr>
        <w:t>29</w:t>
      </w:r>
      <w:r w:rsidR="009866B5" w:rsidRPr="009A33E6">
        <w:rPr>
          <w:b/>
          <w:noProof/>
          <w:sz w:val="24"/>
          <w:vertAlign w:val="superscript"/>
        </w:rPr>
        <w:t>st</w:t>
      </w:r>
      <w:r w:rsidR="009866B5">
        <w:rPr>
          <w:b/>
          <w:noProof/>
          <w:sz w:val="24"/>
        </w:rPr>
        <w:t xml:space="preserve"> </w:t>
      </w:r>
      <w:r>
        <w:rPr>
          <w:b/>
          <w:noProof/>
          <w:sz w:val="24"/>
        </w:rPr>
        <w:t>A</w:t>
      </w:r>
      <w:r>
        <w:rPr>
          <w:rFonts w:hint="eastAsia"/>
          <w:b/>
          <w:noProof/>
          <w:sz w:val="24"/>
          <w:lang w:eastAsia="zh-CN"/>
        </w:rPr>
        <w:t>ug</w:t>
      </w:r>
      <w:r>
        <w:rPr>
          <w:b/>
          <w:noProof/>
          <w:sz w:val="24"/>
          <w:lang w:eastAsia="zh-CN"/>
        </w:rPr>
        <w:t>ust</w:t>
      </w:r>
      <w:r w:rsidR="009866B5" w:rsidRPr="006700D9">
        <w:rPr>
          <w:b/>
          <w:noProof/>
          <w:sz w:val="24"/>
        </w:rPr>
        <w:t>, 202</w:t>
      </w:r>
      <w:r w:rsidR="009866B5">
        <w:rPr>
          <w:b/>
          <w:noProof/>
          <w:sz w:val="24"/>
        </w:rPr>
        <w:t>5</w:t>
      </w:r>
      <w:bookmarkEnd w:id="0"/>
      <w:r w:rsidR="009866B5">
        <w:rPr>
          <w:b/>
          <w:noProof/>
          <w:sz w:val="24"/>
        </w:rPr>
        <w:t xml:space="preserve">                                                </w:t>
      </w:r>
      <w:r>
        <w:rPr>
          <w:rStyle w:val="aa"/>
          <w:rFonts w:cs="Arial"/>
          <w:b/>
          <w:i/>
          <w:u w:val="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414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A525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AF19F" w:rsidR="001E41F3" w:rsidRPr="00410371" w:rsidRDefault="00FE51E6"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9870B" w:rsidR="001E41F3" w:rsidRPr="00410371" w:rsidRDefault="00FE51E6">
            <w:pPr>
              <w:pStyle w:val="CRCoverPage"/>
              <w:spacing w:after="0"/>
              <w:jc w:val="center"/>
              <w:rPr>
                <w:noProof/>
                <w:sz w:val="28"/>
              </w:rPr>
            </w:pPr>
            <w:r w:rsidRPr="00FE51E6">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F2C8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7CD0B" w:rsidR="00F25D98" w:rsidRDefault="003E0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5AFB" w14:paraId="58300953" w14:textId="77777777" w:rsidTr="00547111">
        <w:tc>
          <w:tcPr>
            <w:tcW w:w="1843" w:type="dxa"/>
            <w:tcBorders>
              <w:top w:val="single" w:sz="4" w:space="0" w:color="auto"/>
              <w:left w:val="single" w:sz="4" w:space="0" w:color="auto"/>
            </w:tcBorders>
          </w:tcPr>
          <w:p w14:paraId="05B2F3A2" w14:textId="77777777" w:rsidR="00CB5AFB" w:rsidRDefault="00CB5AFB" w:rsidP="00CB5A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5C74E" w:rsidR="00CB5AFB" w:rsidRDefault="00CB5AFB" w:rsidP="00CB5AFB">
            <w:pPr>
              <w:pStyle w:val="CRCoverPage"/>
              <w:spacing w:after="0"/>
              <w:ind w:left="100"/>
              <w:rPr>
                <w:noProof/>
              </w:rPr>
            </w:pPr>
            <w:r>
              <w:rPr>
                <w:rFonts w:hint="eastAsia"/>
                <w:lang w:eastAsia="zh-CN"/>
              </w:rPr>
              <w:t>In</w:t>
            </w:r>
            <w:r>
              <w:t>-band</w:t>
            </w:r>
            <w:r w:rsidR="00343A0F">
              <w:t xml:space="preserve"> Network</w:t>
            </w:r>
            <w:r>
              <w:t xml:space="preserve"> </w:t>
            </w:r>
            <w:r w:rsidRPr="00FE51E6">
              <w:t xml:space="preserve">Information Exposure </w:t>
            </w:r>
            <w:r>
              <w:t xml:space="preserve">via </w:t>
            </w:r>
            <w:r w:rsidRPr="00FE51E6">
              <w:t>Payload Headers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71876B" w:rsidR="001E41F3" w:rsidRDefault="009866B5">
            <w:pPr>
              <w:pStyle w:val="CRCoverPage"/>
              <w:spacing w:after="0"/>
              <w:ind w:left="100"/>
              <w:rPr>
                <w:noProof/>
              </w:rPr>
            </w:pPr>
            <w:r w:rsidRPr="00FE51E6">
              <w:rPr>
                <w:noProof/>
              </w:rPr>
              <w:t>Huawei, HiSilicon</w:t>
            </w:r>
            <w:r w:rsidR="0064152A">
              <w:rPr>
                <w:noProof/>
              </w:rPr>
              <w:t xml:space="preserve">, </w:t>
            </w:r>
            <w:r w:rsidR="0064152A">
              <w:rPr>
                <w:rFonts w:hint="eastAsia"/>
                <w:noProof/>
                <w:lang w:eastAsia="zh-CN"/>
              </w:rPr>
              <w:t>Xiaomi</w:t>
            </w:r>
            <w:r w:rsidR="0064152A">
              <w:rPr>
                <w:noProof/>
              </w:rPr>
              <w:t>, 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2A4C0" w:rsidR="001E41F3" w:rsidRDefault="00CE6CE6" w:rsidP="00547111">
            <w:pPr>
              <w:pStyle w:val="CRCoverPage"/>
              <w:spacing w:after="0"/>
              <w:ind w:left="100"/>
              <w:rPr>
                <w:noProof/>
              </w:rPr>
            </w:pPr>
            <w:r>
              <w:t>SA2</w:t>
            </w:r>
            <w:r w:rsidR="00DF1E5E">
              <w:fldChar w:fldCharType="begin"/>
            </w:r>
            <w:r w:rsidR="00DF1E5E">
              <w:instrText xml:space="preserve"> DOCPROPERTY  SourceIfTsg  \* MERGEFORMAT </w:instrText>
            </w:r>
            <w:r w:rsidR="00DF1E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4A556" w:rsidR="001E41F3" w:rsidRDefault="004F0740">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02682" w:rsidR="001E41F3" w:rsidRDefault="00E6414C">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8771FB">
              <w:rPr>
                <w:noProof/>
              </w:rPr>
              <w:t>8</w:t>
            </w:r>
            <w:r w:rsidR="00D24991">
              <w:rPr>
                <w:noProof/>
              </w:rPr>
              <w:t>-</w:t>
            </w:r>
            <w:r w:rsidR="00FE51E6">
              <w:rPr>
                <w:noProof/>
              </w:rPr>
              <w:t>1</w:t>
            </w:r>
            <w:r w:rsidR="008771FB">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921787" w:rsidR="001E41F3" w:rsidRPr="00FE51E6" w:rsidRDefault="00FE51E6" w:rsidP="00D24991">
            <w:pPr>
              <w:pStyle w:val="CRCoverPage"/>
              <w:spacing w:after="0"/>
              <w:ind w:left="100" w:right="-609"/>
              <w:rPr>
                <w:b/>
                <w:noProof/>
              </w:rPr>
            </w:pPr>
            <w:r w:rsidRPr="00FE51E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5F142" w:rsidR="001E41F3" w:rsidRDefault="00E6414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E51E6">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6DFE" w14:paraId="1256F52C" w14:textId="77777777" w:rsidTr="00547111">
        <w:tc>
          <w:tcPr>
            <w:tcW w:w="2694" w:type="dxa"/>
            <w:gridSpan w:val="2"/>
            <w:tcBorders>
              <w:top w:val="single" w:sz="4" w:space="0" w:color="auto"/>
              <w:left w:val="single" w:sz="4" w:space="0" w:color="auto"/>
            </w:tcBorders>
          </w:tcPr>
          <w:p w14:paraId="52C87DB0" w14:textId="77777777" w:rsidR="003F6DFE" w:rsidRDefault="003F6DFE" w:rsidP="003F6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2A23A" w:rsidR="003F6DFE" w:rsidRDefault="006A22C8" w:rsidP="00CE638A">
            <w:pPr>
              <w:pStyle w:val="CRCoverPage"/>
              <w:spacing w:after="0"/>
              <w:rPr>
                <w:noProof/>
              </w:rPr>
            </w:pPr>
            <w:r>
              <w:t xml:space="preserve">While </w:t>
            </w:r>
            <w:r w:rsidR="003F6DFE">
              <w:t xml:space="preserve">network information </w:t>
            </w:r>
            <w:r>
              <w:t>can be</w:t>
            </w:r>
            <w:r w:rsidR="003F6DFE">
              <w:t xml:space="preserve"> exposed </w:t>
            </w:r>
            <w:r>
              <w:t>to the AF via</w:t>
            </w:r>
            <w:r w:rsidR="003F6DFE">
              <w:t xml:space="preserve"> the APIs provided by the UPF/NEF/PCF</w:t>
            </w:r>
            <w:r w:rsidR="00E05BB7">
              <w:t>,</w:t>
            </w:r>
            <w:r w:rsidR="003F6DFE">
              <w:t xml:space="preserve"> including</w:t>
            </w:r>
            <w:r>
              <w:t xml:space="preserve"> </w:t>
            </w:r>
            <w:r w:rsidR="003F6DFE">
              <w:t xml:space="preserve">the packet latency, the available bitrate, congestion information, etc. </w:t>
            </w:r>
            <w:r>
              <w:t xml:space="preserve">it is also beneficial to have </w:t>
            </w:r>
            <w:r w:rsidR="003F6DFE">
              <w:t>real-time network information exposure from the network to the applications running in the UE side or the Application Server side</w:t>
            </w:r>
            <w:r w:rsidR="00CE638A">
              <w:t xml:space="preserve"> using</w:t>
            </w:r>
            <w:r w:rsidR="003F6DFE">
              <w:t xml:space="preserve"> in-band network information exposure via</w:t>
            </w:r>
            <w:r w:rsidR="002A0EFC">
              <w:t xml:space="preserve"> existing mechanism of handling of</w:t>
            </w:r>
            <w:r w:rsidR="003F6DFE">
              <w:t xml:space="preserve"> payload headers.</w:t>
            </w:r>
          </w:p>
        </w:tc>
      </w:tr>
      <w:tr w:rsidR="003F6DFE" w14:paraId="4CA74D09" w14:textId="77777777" w:rsidTr="00547111">
        <w:tc>
          <w:tcPr>
            <w:tcW w:w="2694" w:type="dxa"/>
            <w:gridSpan w:val="2"/>
            <w:tcBorders>
              <w:left w:val="single" w:sz="4" w:space="0" w:color="auto"/>
            </w:tcBorders>
          </w:tcPr>
          <w:p w14:paraId="2D0866D6" w14:textId="77777777" w:rsidR="003F6DFE" w:rsidRDefault="003F6DFE" w:rsidP="003F6DFE">
            <w:pPr>
              <w:pStyle w:val="CRCoverPage"/>
              <w:spacing w:after="0"/>
              <w:rPr>
                <w:b/>
                <w:i/>
                <w:noProof/>
                <w:sz w:val="8"/>
                <w:szCs w:val="8"/>
              </w:rPr>
            </w:pPr>
          </w:p>
        </w:tc>
        <w:tc>
          <w:tcPr>
            <w:tcW w:w="6946" w:type="dxa"/>
            <w:gridSpan w:val="9"/>
            <w:tcBorders>
              <w:right w:val="single" w:sz="4" w:space="0" w:color="auto"/>
            </w:tcBorders>
          </w:tcPr>
          <w:p w14:paraId="365DEF04" w14:textId="77777777" w:rsidR="003F6DFE" w:rsidRDefault="003F6DFE" w:rsidP="003F6DFE">
            <w:pPr>
              <w:pStyle w:val="CRCoverPage"/>
              <w:spacing w:after="0"/>
              <w:rPr>
                <w:noProof/>
                <w:sz w:val="8"/>
                <w:szCs w:val="8"/>
              </w:rPr>
            </w:pPr>
          </w:p>
        </w:tc>
      </w:tr>
      <w:tr w:rsidR="003F6DFE" w14:paraId="21016551" w14:textId="77777777" w:rsidTr="00547111">
        <w:tc>
          <w:tcPr>
            <w:tcW w:w="2694" w:type="dxa"/>
            <w:gridSpan w:val="2"/>
            <w:tcBorders>
              <w:left w:val="single" w:sz="4" w:space="0" w:color="auto"/>
            </w:tcBorders>
          </w:tcPr>
          <w:p w14:paraId="49433147" w14:textId="77777777" w:rsidR="003F6DFE" w:rsidRDefault="003F6DFE" w:rsidP="003F6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BB1783" w:rsidR="003F6DFE" w:rsidRDefault="003F6DFE" w:rsidP="003F6DFE">
            <w:pPr>
              <w:pStyle w:val="CRCoverPage"/>
              <w:spacing w:after="0"/>
              <w:rPr>
                <w:noProof/>
              </w:rPr>
            </w:pPr>
            <w:r>
              <w:rPr>
                <w:lang w:val="en-US" w:eastAsia="zh-CN"/>
              </w:rPr>
              <w:t>In-band network information exposure via payload headers.</w:t>
            </w:r>
          </w:p>
        </w:tc>
      </w:tr>
      <w:tr w:rsidR="003F6DFE" w14:paraId="1F886379" w14:textId="77777777" w:rsidTr="00547111">
        <w:tc>
          <w:tcPr>
            <w:tcW w:w="2694" w:type="dxa"/>
            <w:gridSpan w:val="2"/>
            <w:tcBorders>
              <w:left w:val="single" w:sz="4" w:space="0" w:color="auto"/>
            </w:tcBorders>
          </w:tcPr>
          <w:p w14:paraId="4D989623" w14:textId="77777777" w:rsidR="003F6DFE" w:rsidRDefault="003F6DFE" w:rsidP="003F6DFE">
            <w:pPr>
              <w:pStyle w:val="CRCoverPage"/>
              <w:spacing w:after="0"/>
              <w:rPr>
                <w:b/>
                <w:i/>
                <w:noProof/>
                <w:sz w:val="8"/>
                <w:szCs w:val="8"/>
              </w:rPr>
            </w:pPr>
          </w:p>
        </w:tc>
        <w:tc>
          <w:tcPr>
            <w:tcW w:w="6946" w:type="dxa"/>
            <w:gridSpan w:val="9"/>
            <w:tcBorders>
              <w:right w:val="single" w:sz="4" w:space="0" w:color="auto"/>
            </w:tcBorders>
          </w:tcPr>
          <w:p w14:paraId="71C4A204" w14:textId="77777777" w:rsidR="003F6DFE" w:rsidRDefault="003F6DFE" w:rsidP="003F6DFE">
            <w:pPr>
              <w:pStyle w:val="CRCoverPage"/>
              <w:spacing w:after="0"/>
              <w:rPr>
                <w:noProof/>
                <w:sz w:val="8"/>
                <w:szCs w:val="8"/>
              </w:rPr>
            </w:pPr>
          </w:p>
        </w:tc>
      </w:tr>
      <w:tr w:rsidR="003F6DFE" w14:paraId="678D7BF9" w14:textId="77777777" w:rsidTr="00547111">
        <w:tc>
          <w:tcPr>
            <w:tcW w:w="2694" w:type="dxa"/>
            <w:gridSpan w:val="2"/>
            <w:tcBorders>
              <w:left w:val="single" w:sz="4" w:space="0" w:color="auto"/>
              <w:bottom w:val="single" w:sz="4" w:space="0" w:color="auto"/>
            </w:tcBorders>
          </w:tcPr>
          <w:p w14:paraId="4E5CE1B6" w14:textId="77777777" w:rsidR="003F6DFE" w:rsidRDefault="003F6DFE" w:rsidP="003F6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E1F93" w:rsidR="003F6DFE" w:rsidRDefault="00606972" w:rsidP="003F6DFE">
            <w:pPr>
              <w:pStyle w:val="CRCoverPage"/>
              <w:spacing w:after="0"/>
              <w:rPr>
                <w:noProof/>
              </w:rPr>
            </w:pPr>
            <w:r>
              <w:rPr>
                <w:noProof/>
                <w:lang w:eastAsia="zh-CN"/>
              </w:rPr>
              <w:t xml:space="preserve">Real-time awareness of the network information is missing for the applications on the UE </w:t>
            </w:r>
            <w:r w:rsidR="00D37AA8">
              <w:rPr>
                <w:noProof/>
                <w:lang w:eastAsia="zh-CN"/>
              </w:rPr>
              <w:t>or the</w:t>
            </w:r>
            <w:r>
              <w:rPr>
                <w:noProof/>
                <w:lang w:eastAsia="zh-CN"/>
              </w:rPr>
              <w:t xml:space="preserve"> Application server side.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4B175" w:rsidR="001E41F3" w:rsidRDefault="008224DA">
            <w:pPr>
              <w:pStyle w:val="CRCoverPage"/>
              <w:spacing w:after="0"/>
              <w:ind w:left="100"/>
              <w:rPr>
                <w:noProof/>
              </w:rPr>
            </w:pPr>
            <w:r>
              <w:rPr>
                <w:lang w:eastAsia="zh-CN"/>
              </w:rPr>
              <w:t>5.6.17.2, 5.8.2.</w:t>
            </w:r>
            <w:r w:rsidR="00F618C2">
              <w:rPr>
                <w:lang w:eastAsia="zh-CN"/>
              </w:rPr>
              <w:t>18, 5.8.2.22</w:t>
            </w:r>
            <w:r w:rsidR="00CB5AFB">
              <w:rPr>
                <w:lang w:eastAsia="zh-CN"/>
              </w:rPr>
              <w:t>, 5.37.4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EA1C03" w:rsidR="001E41F3" w:rsidRDefault="004F07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2EB3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C4BFA9" w:rsidR="001E41F3" w:rsidRDefault="00145D43">
            <w:pPr>
              <w:pStyle w:val="CRCoverPage"/>
              <w:spacing w:after="0"/>
              <w:ind w:left="99"/>
              <w:rPr>
                <w:noProof/>
              </w:rPr>
            </w:pPr>
            <w:r>
              <w:rPr>
                <w:noProof/>
              </w:rPr>
              <w:t>TS</w:t>
            </w:r>
            <w:r w:rsidR="004F0740">
              <w:rPr>
                <w:noProof/>
              </w:rPr>
              <w:t xml:space="preserve"> 23.503</w:t>
            </w:r>
            <w:r>
              <w:rPr>
                <w:noProof/>
              </w:rPr>
              <w:t xml:space="preserve"> CR </w:t>
            </w:r>
            <w:r w:rsidR="004F0740">
              <w:rPr>
                <w:noProof/>
              </w:rPr>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160AB" w:rsidR="001E41F3" w:rsidRDefault="00CE6C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B792C" w:rsidR="001E41F3" w:rsidRDefault="00CE6C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F1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77D0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45AF9D58" w14:textId="77777777" w:rsidR="003B703B" w:rsidRDefault="003B703B" w:rsidP="003B703B">
      <w:pPr>
        <w:pStyle w:val="CRCoverPage"/>
        <w:spacing w:after="0"/>
        <w:rPr>
          <w:noProof/>
          <w:sz w:val="8"/>
          <w:szCs w:val="8"/>
        </w:rPr>
      </w:pPr>
      <w:bookmarkStart w:id="2" w:name="_CR5_37_3_1"/>
      <w:bookmarkStart w:id="3" w:name="_Toc193775391"/>
      <w:bookmarkStart w:id="4" w:name="_Toc20150181"/>
      <w:bookmarkStart w:id="5" w:name="_Toc27846989"/>
      <w:bookmarkStart w:id="6" w:name="_Toc36188120"/>
      <w:bookmarkStart w:id="7" w:name="_Toc45184027"/>
      <w:bookmarkStart w:id="8" w:name="_Toc47342869"/>
      <w:bookmarkStart w:id="9" w:name="_Toc51769571"/>
      <w:bookmarkEnd w:id="2"/>
    </w:p>
    <w:p w14:paraId="7D340338" w14:textId="77777777" w:rsidR="003B703B" w:rsidRDefault="003B703B" w:rsidP="003B703B">
      <w:pPr>
        <w:pStyle w:val="CRCoverPage"/>
        <w:spacing w:after="0"/>
        <w:rPr>
          <w:noProof/>
          <w:sz w:val="8"/>
          <w:szCs w:val="8"/>
        </w:rPr>
      </w:pPr>
    </w:p>
    <w:p w14:paraId="11B3F087" w14:textId="77777777" w:rsidR="0016501E" w:rsidRDefault="0016501E" w:rsidP="003B703B">
      <w:pPr>
        <w:pStyle w:val="CRCoverPage"/>
        <w:spacing w:after="0"/>
        <w:rPr>
          <w:noProof/>
          <w:sz w:val="8"/>
          <w:szCs w:val="8"/>
        </w:rPr>
      </w:pPr>
    </w:p>
    <w:p w14:paraId="266CF6CD" w14:textId="77777777" w:rsidR="0016501E" w:rsidRDefault="0016501E" w:rsidP="003B703B">
      <w:pPr>
        <w:pStyle w:val="CRCoverPage"/>
        <w:spacing w:after="0"/>
        <w:rPr>
          <w:noProof/>
          <w:sz w:val="8"/>
          <w:szCs w:val="8"/>
        </w:rPr>
      </w:pPr>
    </w:p>
    <w:p w14:paraId="187F01D7" w14:textId="77777777" w:rsidR="0016501E" w:rsidRDefault="0016501E" w:rsidP="003B703B">
      <w:pPr>
        <w:pStyle w:val="CRCoverPage"/>
        <w:spacing w:after="0"/>
        <w:rPr>
          <w:noProof/>
          <w:sz w:val="8"/>
          <w:szCs w:val="8"/>
        </w:rPr>
      </w:pPr>
    </w:p>
    <w:p w14:paraId="670CE84B" w14:textId="77777777" w:rsidR="0016501E" w:rsidRDefault="0016501E" w:rsidP="003B703B">
      <w:pPr>
        <w:pStyle w:val="CRCoverPage"/>
        <w:spacing w:after="0"/>
        <w:rPr>
          <w:noProof/>
          <w:sz w:val="8"/>
          <w:szCs w:val="8"/>
        </w:rPr>
      </w:pPr>
    </w:p>
    <w:p w14:paraId="1372E951" w14:textId="77777777" w:rsidR="0016501E" w:rsidRDefault="0016501E" w:rsidP="003B703B">
      <w:pPr>
        <w:pStyle w:val="CRCoverPage"/>
        <w:spacing w:after="0"/>
        <w:rPr>
          <w:noProof/>
          <w:sz w:val="8"/>
          <w:szCs w:val="8"/>
        </w:rPr>
      </w:pPr>
    </w:p>
    <w:p w14:paraId="15485DD1" w14:textId="77777777" w:rsidR="0016501E" w:rsidRDefault="0016501E" w:rsidP="003B703B">
      <w:pPr>
        <w:pStyle w:val="CRCoverPage"/>
        <w:spacing w:after="0"/>
        <w:rPr>
          <w:noProof/>
          <w:sz w:val="8"/>
          <w:szCs w:val="8"/>
        </w:rPr>
      </w:pPr>
    </w:p>
    <w:p w14:paraId="0A4C0055" w14:textId="77777777" w:rsidR="0016501E" w:rsidRDefault="0016501E" w:rsidP="003B703B">
      <w:pPr>
        <w:pStyle w:val="CRCoverPage"/>
        <w:spacing w:after="0"/>
        <w:rPr>
          <w:noProof/>
          <w:sz w:val="8"/>
          <w:szCs w:val="8"/>
        </w:rPr>
      </w:pPr>
    </w:p>
    <w:p w14:paraId="6C1CDF4C" w14:textId="77777777" w:rsidR="0016501E" w:rsidRDefault="0016501E" w:rsidP="003B703B">
      <w:pPr>
        <w:pStyle w:val="CRCoverPage"/>
        <w:spacing w:after="0"/>
        <w:rPr>
          <w:noProof/>
          <w:sz w:val="8"/>
          <w:szCs w:val="8"/>
        </w:rPr>
      </w:pPr>
    </w:p>
    <w:p w14:paraId="2305ADF8" w14:textId="2AAC9B59" w:rsidR="0016501E" w:rsidRDefault="0016501E" w:rsidP="003B703B">
      <w:pPr>
        <w:pStyle w:val="CRCoverPage"/>
        <w:spacing w:after="0"/>
        <w:rPr>
          <w:noProof/>
          <w:sz w:val="8"/>
          <w:szCs w:val="8"/>
        </w:rPr>
      </w:pPr>
    </w:p>
    <w:p w14:paraId="3AD07DF9" w14:textId="6B7D8EB9" w:rsidR="000A45DA" w:rsidRDefault="000A45DA" w:rsidP="003B703B">
      <w:pPr>
        <w:pStyle w:val="CRCoverPage"/>
        <w:spacing w:after="0"/>
        <w:rPr>
          <w:noProof/>
          <w:sz w:val="8"/>
          <w:szCs w:val="8"/>
        </w:rPr>
      </w:pPr>
    </w:p>
    <w:p w14:paraId="4AD9442B" w14:textId="0C19144B" w:rsidR="000A45DA" w:rsidRDefault="000A45DA" w:rsidP="003B703B">
      <w:pPr>
        <w:pStyle w:val="CRCoverPage"/>
        <w:spacing w:after="0"/>
        <w:rPr>
          <w:noProof/>
          <w:sz w:val="8"/>
          <w:szCs w:val="8"/>
        </w:rPr>
      </w:pPr>
    </w:p>
    <w:p w14:paraId="392C3F96" w14:textId="71903C20" w:rsidR="000A45DA" w:rsidRDefault="000A45DA" w:rsidP="003B703B">
      <w:pPr>
        <w:pStyle w:val="CRCoverPage"/>
        <w:spacing w:after="0"/>
        <w:rPr>
          <w:noProof/>
          <w:sz w:val="8"/>
          <w:szCs w:val="8"/>
        </w:rPr>
      </w:pPr>
    </w:p>
    <w:p w14:paraId="455F8146" w14:textId="7BEF38C3" w:rsidR="000A45DA" w:rsidRDefault="000A45DA" w:rsidP="003B703B">
      <w:pPr>
        <w:pStyle w:val="CRCoverPage"/>
        <w:spacing w:after="0"/>
        <w:rPr>
          <w:noProof/>
          <w:sz w:val="8"/>
          <w:szCs w:val="8"/>
        </w:rPr>
      </w:pPr>
    </w:p>
    <w:p w14:paraId="236184FB" w14:textId="77777777" w:rsidR="000A45DA" w:rsidRDefault="000A45DA" w:rsidP="003B703B">
      <w:pPr>
        <w:pStyle w:val="CRCoverPage"/>
        <w:spacing w:after="0"/>
        <w:rPr>
          <w:noProof/>
          <w:sz w:val="8"/>
          <w:szCs w:val="8"/>
        </w:rPr>
      </w:pPr>
    </w:p>
    <w:p w14:paraId="2BBF3137" w14:textId="77777777" w:rsidR="0016501E" w:rsidRDefault="0016501E" w:rsidP="003B703B">
      <w:pPr>
        <w:pStyle w:val="CRCoverPage"/>
        <w:spacing w:after="0"/>
        <w:rPr>
          <w:noProof/>
          <w:sz w:val="8"/>
          <w:szCs w:val="8"/>
        </w:rPr>
      </w:pPr>
    </w:p>
    <w:p w14:paraId="1E31B003" w14:textId="77777777" w:rsidR="0016501E" w:rsidRDefault="0016501E" w:rsidP="003B703B">
      <w:pPr>
        <w:pStyle w:val="CRCoverPage"/>
        <w:spacing w:after="0"/>
        <w:rPr>
          <w:noProof/>
          <w:sz w:val="8"/>
          <w:szCs w:val="8"/>
        </w:rPr>
      </w:pPr>
    </w:p>
    <w:p w14:paraId="19B9853C" w14:textId="77777777" w:rsidR="0016501E" w:rsidRDefault="0016501E" w:rsidP="003B703B">
      <w:pPr>
        <w:pStyle w:val="CRCoverPage"/>
        <w:spacing w:after="0"/>
        <w:rPr>
          <w:noProof/>
          <w:sz w:val="8"/>
          <w:szCs w:val="8"/>
        </w:rPr>
      </w:pPr>
    </w:p>
    <w:p w14:paraId="1004BE80" w14:textId="0E6D1523" w:rsidR="0016501E" w:rsidRDefault="0016501E" w:rsidP="003B703B">
      <w:pPr>
        <w:pStyle w:val="CRCoverPage"/>
        <w:spacing w:after="0"/>
        <w:rPr>
          <w:noProof/>
          <w:sz w:val="8"/>
          <w:szCs w:val="8"/>
        </w:rPr>
      </w:pPr>
    </w:p>
    <w:p w14:paraId="09D0A327" w14:textId="47176CDD" w:rsidR="00CB4052" w:rsidRDefault="00CB4052" w:rsidP="003B703B">
      <w:pPr>
        <w:pStyle w:val="CRCoverPage"/>
        <w:spacing w:after="0"/>
        <w:rPr>
          <w:noProof/>
          <w:sz w:val="8"/>
          <w:szCs w:val="8"/>
        </w:rPr>
      </w:pPr>
    </w:p>
    <w:p w14:paraId="68B83B51" w14:textId="60EB505E" w:rsidR="00CB4052" w:rsidRDefault="00CB4052" w:rsidP="003B703B">
      <w:pPr>
        <w:pStyle w:val="CRCoverPage"/>
        <w:spacing w:after="0"/>
        <w:rPr>
          <w:noProof/>
          <w:sz w:val="8"/>
          <w:szCs w:val="8"/>
        </w:rPr>
      </w:pPr>
    </w:p>
    <w:p w14:paraId="3E771C89" w14:textId="7D1F5CCC" w:rsidR="00CB4052" w:rsidRDefault="00CB4052" w:rsidP="003B703B">
      <w:pPr>
        <w:pStyle w:val="CRCoverPage"/>
        <w:spacing w:after="0"/>
        <w:rPr>
          <w:noProof/>
          <w:sz w:val="8"/>
          <w:szCs w:val="8"/>
        </w:rPr>
      </w:pPr>
    </w:p>
    <w:p w14:paraId="37380189" w14:textId="16F554D4" w:rsidR="00CB4052" w:rsidRDefault="00CB4052" w:rsidP="003B703B">
      <w:pPr>
        <w:pStyle w:val="CRCoverPage"/>
        <w:spacing w:after="0"/>
        <w:rPr>
          <w:noProof/>
          <w:sz w:val="8"/>
          <w:szCs w:val="8"/>
        </w:rPr>
      </w:pPr>
    </w:p>
    <w:p w14:paraId="5CC3F586" w14:textId="77777777" w:rsidR="00CB4052" w:rsidRDefault="00CB4052" w:rsidP="003B703B">
      <w:pPr>
        <w:pStyle w:val="CRCoverPage"/>
        <w:spacing w:after="0"/>
        <w:rPr>
          <w:noProof/>
          <w:sz w:val="8"/>
          <w:szCs w:val="8"/>
        </w:rPr>
      </w:pPr>
    </w:p>
    <w:p w14:paraId="4F6C7BC5" w14:textId="77777777" w:rsidR="003B703B" w:rsidRDefault="003B703B" w:rsidP="003B703B">
      <w:pPr>
        <w:pStyle w:val="CRCoverPage"/>
        <w:spacing w:after="0"/>
        <w:rPr>
          <w:noProof/>
          <w:sz w:val="8"/>
          <w:szCs w:val="8"/>
        </w:rPr>
      </w:pPr>
    </w:p>
    <w:p w14:paraId="1EA5252E" w14:textId="4EB7A39C"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 w:name="_Toc201159690"/>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B5A6433" w14:textId="77777777" w:rsidR="00081BAF" w:rsidRPr="003964A6" w:rsidRDefault="00081BAF" w:rsidP="00081BAF">
      <w:pPr>
        <w:pStyle w:val="4"/>
      </w:pPr>
      <w:bookmarkStart w:id="11" w:name="_CR5_6_17_1"/>
      <w:bookmarkStart w:id="12" w:name="_CR5_6_17_2"/>
      <w:bookmarkStart w:id="13" w:name="_Toc201159692"/>
      <w:bookmarkEnd w:id="10"/>
      <w:bookmarkEnd w:id="11"/>
      <w:bookmarkEnd w:id="12"/>
      <w:r w:rsidRPr="003964A6">
        <w:t>5.6.17.2</w:t>
      </w:r>
      <w:r w:rsidRPr="003964A6">
        <w:tab/>
        <w:t>Application Function influence on Handling of Payload Headers</w:t>
      </w:r>
      <w:bookmarkEnd w:id="13"/>
    </w:p>
    <w:p w14:paraId="15C2B97E" w14:textId="5370DBCB" w:rsidR="00081BAF" w:rsidRPr="003964A6" w:rsidRDefault="00081BAF" w:rsidP="00081BAF">
      <w:r w:rsidRPr="003964A6">
        <w:t>An AF may request the Handling of Payload Headers in order to detect, insert, replace, or remove payload headers of PDUs as well as to subscribe to notifications on events related to detection of payload headers of PDUs or related to the actions performed on payload headers of PDUs.</w:t>
      </w:r>
    </w:p>
    <w:p w14:paraId="6A52DCC1" w14:textId="77777777" w:rsidR="00081BAF" w:rsidRPr="003964A6" w:rsidRDefault="00081BAF" w:rsidP="00081BAF">
      <w:r w:rsidRPr="003964A6">
        <w:t xml:space="preserve">For the Handling of Payload Headers, it is assumed that a service level agreement (SLA) exists between the operator and the </w:t>
      </w:r>
      <w:proofErr w:type="gramStart"/>
      <w:r w:rsidRPr="003964A6">
        <w:t>third party</w:t>
      </w:r>
      <w:proofErr w:type="gramEnd"/>
      <w:r w:rsidRPr="003964A6">
        <w:t xml:space="preserve"> AF. The mechanism(s) required for detection and actions performed on payload headers (e.g. protocol layer, type of encryption, etc.) is agreed as part of the SLA. The reference(s) to the UPF configuration(s) corresponding to the header detection as well as reference(s) to SMF configuration corresponding to SMF context information are also part of the SLA. The AF is required to provide such reference(s) in the AF requests for Handling of Payload Headers.</w:t>
      </w:r>
    </w:p>
    <w:p w14:paraId="07EBCAFB" w14:textId="77777777" w:rsidR="00081BAF" w:rsidRPr="003964A6" w:rsidRDefault="00081BAF" w:rsidP="00081BAF">
      <w:r w:rsidRPr="003964A6">
        <w:t>In the non-roaming scenario, the features Handling of Payload Headers, Application Function influence on Service Function Chaining (as defined in clause 5.6.16) and Application Function influence on traffic routing (as defined in clause 5.6.7) can be applied simultaneously.</w:t>
      </w:r>
    </w:p>
    <w:p w14:paraId="7BD6C41D" w14:textId="77777777" w:rsidR="00081BAF" w:rsidRPr="003964A6" w:rsidRDefault="00081BAF" w:rsidP="00081BAF">
      <w:r w:rsidRPr="003964A6">
        <w:t>In the Home Routed roaming scenario, the features Handling of Payload Headers and Application Function influence on Service Function Chaining (as defined in clause 5.6.16) can be applied simultaneously.</w:t>
      </w:r>
    </w:p>
    <w:p w14:paraId="792E90EE" w14:textId="2CF258A0" w:rsidR="00081BAF" w:rsidRPr="003964A6" w:rsidRDefault="00081BAF" w:rsidP="00081BAF">
      <w:r w:rsidRPr="003964A6">
        <w:t>The AF requests for Handling of Payload Headers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Header Handling Control information provided in the AF requests into Header Handling Control information of the PCC rules that apply to the respective PDU Sessions. When the AF has subscribed to events related to Handling of Payload Headers, the enforcement of a requested action is a Header Handling event, and such event notifications are sent by the UPF(s) either directly to the AF or via an NEF.</w:t>
      </w:r>
    </w:p>
    <w:p w14:paraId="0A7AF92B" w14:textId="77777777" w:rsidR="00081BAF" w:rsidRPr="003964A6" w:rsidRDefault="00081BAF" w:rsidP="00081BAF">
      <w:r w:rsidRPr="003964A6">
        <w:t xml:space="preserve">When the request is sent via NEF, </w:t>
      </w:r>
      <w:proofErr w:type="spellStart"/>
      <w:r w:rsidRPr="003964A6">
        <w:t>Nnef_TrafficInfluence</w:t>
      </w:r>
      <w:proofErr w:type="spellEnd"/>
      <w:r w:rsidRPr="003964A6">
        <w:t xml:space="preserve"> service is used. The procedures for AF to request Handling of Payload Headers are described in clause 4.3.6 in TS 23.502 [3].</w:t>
      </w:r>
    </w:p>
    <w:p w14:paraId="2AB5A018" w14:textId="77777777" w:rsidR="00081BAF" w:rsidRPr="003964A6" w:rsidRDefault="00081BAF" w:rsidP="00081BAF">
      <w:r w:rsidRPr="003964A6">
        <w:t>The AF requests may contain the information as described in the Table 5.6.17.2-1:</w:t>
      </w:r>
    </w:p>
    <w:p w14:paraId="14CB7869" w14:textId="77777777" w:rsidR="00081BAF" w:rsidRPr="003964A6" w:rsidRDefault="00081BAF" w:rsidP="00081BAF">
      <w:pPr>
        <w:pStyle w:val="TH"/>
      </w:pPr>
      <w:bookmarkStart w:id="14" w:name="_CRTable5_6_17_21"/>
      <w:r w:rsidRPr="003964A6">
        <w:lastRenderedPageBreak/>
        <w:t xml:space="preserve">Table </w:t>
      </w:r>
      <w:bookmarkEnd w:id="14"/>
      <w:r w:rsidRPr="003964A6">
        <w:t>5.6.17.2-1: Information elements contained in AF request</w:t>
      </w:r>
    </w:p>
    <w:tbl>
      <w:tblPr>
        <w:tblStyle w:val="af1"/>
        <w:tblW w:w="0" w:type="auto"/>
        <w:jc w:val="center"/>
        <w:tblLayout w:type="fixed"/>
        <w:tblLook w:val="04A0" w:firstRow="1" w:lastRow="0" w:firstColumn="1" w:lastColumn="0" w:noHBand="0" w:noVBand="1"/>
      </w:tblPr>
      <w:tblGrid>
        <w:gridCol w:w="2407"/>
        <w:gridCol w:w="2691"/>
        <w:gridCol w:w="2694"/>
        <w:gridCol w:w="1839"/>
      </w:tblGrid>
      <w:tr w:rsidR="00081BAF" w:rsidRPr="003964A6" w14:paraId="563C710B" w14:textId="77777777" w:rsidTr="004538DC">
        <w:trPr>
          <w:cantSplit/>
          <w:jc w:val="center"/>
        </w:trPr>
        <w:tc>
          <w:tcPr>
            <w:tcW w:w="2407" w:type="dxa"/>
          </w:tcPr>
          <w:p w14:paraId="5CD716C1" w14:textId="77777777" w:rsidR="00081BAF" w:rsidRPr="003964A6" w:rsidRDefault="00081BAF" w:rsidP="004538DC">
            <w:pPr>
              <w:pStyle w:val="TAH"/>
            </w:pPr>
            <w:r w:rsidRPr="003964A6">
              <w:lastRenderedPageBreak/>
              <w:t>Information Name</w:t>
            </w:r>
          </w:p>
        </w:tc>
        <w:tc>
          <w:tcPr>
            <w:tcW w:w="2691" w:type="dxa"/>
          </w:tcPr>
          <w:p w14:paraId="4290D64F" w14:textId="77777777" w:rsidR="00081BAF" w:rsidRPr="003964A6" w:rsidRDefault="00081BAF" w:rsidP="004538DC">
            <w:pPr>
              <w:pStyle w:val="TAH"/>
            </w:pPr>
            <w:r w:rsidRPr="003964A6">
              <w:t>Applicable for PCF or NEF (NOTE 1)</w:t>
            </w:r>
          </w:p>
        </w:tc>
        <w:tc>
          <w:tcPr>
            <w:tcW w:w="2694" w:type="dxa"/>
          </w:tcPr>
          <w:p w14:paraId="497A79A1" w14:textId="77777777" w:rsidR="00081BAF" w:rsidRPr="003964A6" w:rsidRDefault="00081BAF" w:rsidP="004538DC">
            <w:pPr>
              <w:pStyle w:val="TAH"/>
            </w:pPr>
            <w:r w:rsidRPr="003964A6">
              <w:t>Applicable for NEF only</w:t>
            </w:r>
          </w:p>
        </w:tc>
        <w:tc>
          <w:tcPr>
            <w:tcW w:w="1839" w:type="dxa"/>
          </w:tcPr>
          <w:p w14:paraId="7A98E2A9" w14:textId="77777777" w:rsidR="00081BAF" w:rsidRPr="003964A6" w:rsidRDefault="00081BAF" w:rsidP="004538DC">
            <w:pPr>
              <w:pStyle w:val="TAH"/>
            </w:pPr>
            <w:r w:rsidRPr="003964A6">
              <w:t>Category</w:t>
            </w:r>
          </w:p>
        </w:tc>
      </w:tr>
      <w:tr w:rsidR="00081BAF" w:rsidRPr="003964A6" w14:paraId="73C8A4B6" w14:textId="77777777" w:rsidTr="004538DC">
        <w:trPr>
          <w:cantSplit/>
          <w:jc w:val="center"/>
        </w:trPr>
        <w:tc>
          <w:tcPr>
            <w:tcW w:w="2407" w:type="dxa"/>
          </w:tcPr>
          <w:p w14:paraId="67C99261" w14:textId="77777777" w:rsidR="00081BAF" w:rsidRPr="003964A6" w:rsidRDefault="00081BAF" w:rsidP="004538DC">
            <w:pPr>
              <w:pStyle w:val="TAL"/>
            </w:pPr>
            <w:r w:rsidRPr="003964A6">
              <w:t>Traffic Description</w:t>
            </w:r>
          </w:p>
        </w:tc>
        <w:tc>
          <w:tcPr>
            <w:tcW w:w="2691" w:type="dxa"/>
          </w:tcPr>
          <w:p w14:paraId="3B0175D8" w14:textId="77777777" w:rsidR="00081BAF" w:rsidRPr="003964A6" w:rsidRDefault="00081BAF" w:rsidP="004538DC">
            <w:pPr>
              <w:pStyle w:val="TAL"/>
            </w:pPr>
            <w:r w:rsidRPr="003964A6">
              <w:t>Defines the target traffic on which to apply handling of headers, represented by the combination of DNN and optionally S-NSSAI and application identifier or traffic filtering information.</w:t>
            </w:r>
          </w:p>
        </w:tc>
        <w:tc>
          <w:tcPr>
            <w:tcW w:w="2694" w:type="dxa"/>
          </w:tcPr>
          <w:p w14:paraId="4212BACE" w14:textId="77777777" w:rsidR="00081BAF" w:rsidRPr="003964A6" w:rsidRDefault="00081BAF" w:rsidP="004538DC">
            <w:pPr>
              <w:pStyle w:val="TAL"/>
            </w:pPr>
            <w:r w:rsidRPr="003964A6">
              <w:t>The target traffic can be represented by AF-Service-Identifier.</w:t>
            </w:r>
          </w:p>
        </w:tc>
        <w:tc>
          <w:tcPr>
            <w:tcW w:w="1839" w:type="dxa"/>
          </w:tcPr>
          <w:p w14:paraId="63955AC8" w14:textId="77777777" w:rsidR="00081BAF" w:rsidRPr="003964A6" w:rsidRDefault="00081BAF" w:rsidP="004538DC">
            <w:pPr>
              <w:pStyle w:val="TAL"/>
            </w:pPr>
            <w:r w:rsidRPr="003964A6">
              <w:t>Mandatory</w:t>
            </w:r>
          </w:p>
        </w:tc>
      </w:tr>
      <w:tr w:rsidR="00081BAF" w:rsidRPr="003964A6" w14:paraId="26A8AE64" w14:textId="77777777" w:rsidTr="004538DC">
        <w:trPr>
          <w:cantSplit/>
          <w:jc w:val="center"/>
        </w:trPr>
        <w:tc>
          <w:tcPr>
            <w:tcW w:w="2407" w:type="dxa"/>
          </w:tcPr>
          <w:p w14:paraId="7363D632" w14:textId="77777777" w:rsidR="00081BAF" w:rsidRPr="003964A6" w:rsidRDefault="00081BAF" w:rsidP="004538DC">
            <w:pPr>
              <w:pStyle w:val="TAL"/>
            </w:pPr>
            <w:r w:rsidRPr="003964A6">
              <w:t>Target UE Identifier(s)</w:t>
            </w:r>
          </w:p>
        </w:tc>
        <w:tc>
          <w:tcPr>
            <w:tcW w:w="2691" w:type="dxa"/>
          </w:tcPr>
          <w:p w14:paraId="581D3493" w14:textId="77777777" w:rsidR="00081BAF" w:rsidRPr="003964A6" w:rsidRDefault="00081BAF" w:rsidP="004538DC">
            <w:pPr>
              <w:pStyle w:val="TAL"/>
            </w:pPr>
            <w:r w:rsidRPr="003964A6">
              <w:t>Indicates the UE(s) that the request is targeting, i.e. an individual UE, a group of UE represented by Internal Group Identifier(s) (NOTE 2), or any UE accessing the combination of DNN and S-NSSAI.</w:t>
            </w:r>
          </w:p>
        </w:tc>
        <w:tc>
          <w:tcPr>
            <w:tcW w:w="2694" w:type="dxa"/>
          </w:tcPr>
          <w:p w14:paraId="7376C158" w14:textId="77777777" w:rsidR="00081BAF" w:rsidRPr="003964A6" w:rsidRDefault="00081BAF" w:rsidP="004538DC">
            <w:pPr>
              <w:pStyle w:val="TAL"/>
            </w:pPr>
            <w:r w:rsidRPr="003964A6">
              <w:t>GPSI can be applied to identify the individual UE, or External Group Identifier can be applied to identify a group of UEs.</w:t>
            </w:r>
          </w:p>
        </w:tc>
        <w:tc>
          <w:tcPr>
            <w:tcW w:w="1839" w:type="dxa"/>
          </w:tcPr>
          <w:p w14:paraId="2DE433EC" w14:textId="77777777" w:rsidR="00081BAF" w:rsidRPr="003964A6" w:rsidRDefault="00081BAF" w:rsidP="004538DC">
            <w:pPr>
              <w:pStyle w:val="TAL"/>
            </w:pPr>
            <w:r w:rsidRPr="003964A6">
              <w:t>Mandatory</w:t>
            </w:r>
          </w:p>
        </w:tc>
      </w:tr>
      <w:tr w:rsidR="00081BAF" w:rsidRPr="003964A6" w14:paraId="5829E34D" w14:textId="77777777" w:rsidTr="004538DC">
        <w:trPr>
          <w:cantSplit/>
          <w:jc w:val="center"/>
        </w:trPr>
        <w:tc>
          <w:tcPr>
            <w:tcW w:w="2407" w:type="dxa"/>
          </w:tcPr>
          <w:p w14:paraId="3036FB03" w14:textId="77777777" w:rsidR="00081BAF" w:rsidRPr="003964A6" w:rsidRDefault="00081BAF" w:rsidP="004538DC">
            <w:pPr>
              <w:pStyle w:val="TAL"/>
            </w:pPr>
            <w:r w:rsidRPr="003964A6">
              <w:t>Spatial Validity Condition</w:t>
            </w:r>
          </w:p>
        </w:tc>
        <w:tc>
          <w:tcPr>
            <w:tcW w:w="2691" w:type="dxa"/>
          </w:tcPr>
          <w:p w14:paraId="48485CE9" w14:textId="77777777" w:rsidR="00081BAF" w:rsidRPr="003964A6" w:rsidRDefault="00081BAF" w:rsidP="004538DC">
            <w:pPr>
              <w:pStyle w:val="TAL"/>
            </w:pPr>
            <w:r w:rsidRPr="003964A6">
              <w:t>Indicates that the request applies only to the traffic of UE(s) located in the specified location, represented by areas of validity.</w:t>
            </w:r>
          </w:p>
        </w:tc>
        <w:tc>
          <w:tcPr>
            <w:tcW w:w="2694" w:type="dxa"/>
          </w:tcPr>
          <w:p w14:paraId="1B2120AD" w14:textId="77777777" w:rsidR="00081BAF" w:rsidRPr="003964A6" w:rsidRDefault="00081BAF" w:rsidP="004538DC">
            <w:pPr>
              <w:pStyle w:val="TAL"/>
            </w:pPr>
            <w:r w:rsidRPr="003964A6">
              <w:t>The specified location can be represented by geographical area.</w:t>
            </w:r>
          </w:p>
        </w:tc>
        <w:tc>
          <w:tcPr>
            <w:tcW w:w="1839" w:type="dxa"/>
          </w:tcPr>
          <w:p w14:paraId="60EF5201" w14:textId="77777777" w:rsidR="00081BAF" w:rsidRPr="003964A6" w:rsidRDefault="00081BAF" w:rsidP="004538DC">
            <w:pPr>
              <w:pStyle w:val="TAL"/>
            </w:pPr>
            <w:r w:rsidRPr="003964A6">
              <w:t>Optional</w:t>
            </w:r>
          </w:p>
        </w:tc>
      </w:tr>
      <w:tr w:rsidR="00081BAF" w:rsidRPr="003964A6" w14:paraId="0DB3E4CE" w14:textId="77777777" w:rsidTr="004538DC">
        <w:trPr>
          <w:cantSplit/>
          <w:jc w:val="center"/>
        </w:trPr>
        <w:tc>
          <w:tcPr>
            <w:tcW w:w="2407" w:type="dxa"/>
          </w:tcPr>
          <w:p w14:paraId="5A01F33D" w14:textId="77777777" w:rsidR="00081BAF" w:rsidRPr="003964A6" w:rsidRDefault="00081BAF" w:rsidP="004538DC">
            <w:pPr>
              <w:pStyle w:val="TAL"/>
            </w:pPr>
            <w:r w:rsidRPr="003964A6">
              <w:t>Temporal Validity Condition</w:t>
            </w:r>
          </w:p>
        </w:tc>
        <w:tc>
          <w:tcPr>
            <w:tcW w:w="2691" w:type="dxa"/>
          </w:tcPr>
          <w:p w14:paraId="17DD4514" w14:textId="77777777" w:rsidR="00081BAF" w:rsidRPr="003964A6" w:rsidRDefault="00081BAF" w:rsidP="004538DC">
            <w:pPr>
              <w:pStyle w:val="TAL"/>
            </w:pPr>
            <w:r w:rsidRPr="003964A6">
              <w:t>Time interval(s) when the request applies or duration(s).</w:t>
            </w:r>
          </w:p>
        </w:tc>
        <w:tc>
          <w:tcPr>
            <w:tcW w:w="2694" w:type="dxa"/>
          </w:tcPr>
          <w:p w14:paraId="1EAFC28B" w14:textId="77777777" w:rsidR="00081BAF" w:rsidRPr="003964A6" w:rsidRDefault="00081BAF" w:rsidP="004538DC">
            <w:pPr>
              <w:pStyle w:val="TAL"/>
            </w:pPr>
            <w:r w:rsidRPr="003964A6">
              <w:t>N/A</w:t>
            </w:r>
          </w:p>
        </w:tc>
        <w:tc>
          <w:tcPr>
            <w:tcW w:w="1839" w:type="dxa"/>
          </w:tcPr>
          <w:p w14:paraId="57C723C3" w14:textId="77777777" w:rsidR="00081BAF" w:rsidRPr="003964A6" w:rsidRDefault="00081BAF" w:rsidP="004538DC">
            <w:pPr>
              <w:pStyle w:val="TAL"/>
            </w:pPr>
            <w:r w:rsidRPr="003964A6">
              <w:t>Optional</w:t>
            </w:r>
          </w:p>
        </w:tc>
      </w:tr>
      <w:tr w:rsidR="00081BAF" w:rsidRPr="003964A6" w14:paraId="37C80F39" w14:textId="77777777" w:rsidTr="004538DC">
        <w:trPr>
          <w:cantSplit/>
          <w:jc w:val="center"/>
        </w:trPr>
        <w:tc>
          <w:tcPr>
            <w:tcW w:w="2407" w:type="dxa"/>
          </w:tcPr>
          <w:p w14:paraId="495D7B11" w14:textId="77777777" w:rsidR="00081BAF" w:rsidRPr="003964A6" w:rsidRDefault="00081BAF" w:rsidP="004538DC">
            <w:pPr>
              <w:pStyle w:val="TAL"/>
            </w:pPr>
            <w:r w:rsidRPr="003964A6">
              <w:t>AF transaction identifier</w:t>
            </w:r>
          </w:p>
        </w:tc>
        <w:tc>
          <w:tcPr>
            <w:tcW w:w="2691" w:type="dxa"/>
          </w:tcPr>
          <w:p w14:paraId="224718EA" w14:textId="77777777" w:rsidR="00081BAF" w:rsidRPr="003964A6" w:rsidRDefault="00081BAF" w:rsidP="004538DC">
            <w:pPr>
              <w:pStyle w:val="TAL"/>
            </w:pPr>
            <w:r w:rsidRPr="003964A6">
              <w:t>The AF transaction identifier refers to the AF request.</w:t>
            </w:r>
          </w:p>
        </w:tc>
        <w:tc>
          <w:tcPr>
            <w:tcW w:w="2694" w:type="dxa"/>
          </w:tcPr>
          <w:p w14:paraId="1C938567" w14:textId="77777777" w:rsidR="00081BAF" w:rsidRPr="003964A6" w:rsidRDefault="00081BAF" w:rsidP="004538DC">
            <w:pPr>
              <w:pStyle w:val="TAL"/>
            </w:pPr>
            <w:r w:rsidRPr="003964A6">
              <w:t>N/A</w:t>
            </w:r>
          </w:p>
        </w:tc>
        <w:tc>
          <w:tcPr>
            <w:tcW w:w="1839" w:type="dxa"/>
          </w:tcPr>
          <w:p w14:paraId="62718354" w14:textId="77777777" w:rsidR="00081BAF" w:rsidRPr="003964A6" w:rsidRDefault="00081BAF" w:rsidP="004538DC">
            <w:pPr>
              <w:pStyle w:val="TAL"/>
            </w:pPr>
            <w:r w:rsidRPr="003964A6">
              <w:t>Mandatory</w:t>
            </w:r>
          </w:p>
        </w:tc>
      </w:tr>
      <w:tr w:rsidR="00081BAF" w:rsidRPr="003964A6" w14:paraId="4E16F0D8" w14:textId="77777777" w:rsidTr="004538DC">
        <w:trPr>
          <w:cantSplit/>
          <w:jc w:val="center"/>
        </w:trPr>
        <w:tc>
          <w:tcPr>
            <w:tcW w:w="9631" w:type="dxa"/>
            <w:gridSpan w:val="4"/>
          </w:tcPr>
          <w:p w14:paraId="10FCD228" w14:textId="77777777" w:rsidR="00081BAF" w:rsidRPr="003964A6" w:rsidRDefault="00081BAF" w:rsidP="004538DC">
            <w:pPr>
              <w:pStyle w:val="TAL"/>
              <w:rPr>
                <w:b/>
                <w:bCs/>
              </w:rPr>
            </w:pPr>
            <w:r w:rsidRPr="003964A6">
              <w:rPr>
                <w:b/>
                <w:bCs/>
              </w:rPr>
              <w:t>Header Handling Control information</w:t>
            </w:r>
          </w:p>
        </w:tc>
      </w:tr>
      <w:tr w:rsidR="00081BAF" w:rsidRPr="003964A6" w14:paraId="318EA9AB" w14:textId="77777777" w:rsidTr="004538DC">
        <w:trPr>
          <w:cantSplit/>
          <w:jc w:val="center"/>
        </w:trPr>
        <w:tc>
          <w:tcPr>
            <w:tcW w:w="2407" w:type="dxa"/>
          </w:tcPr>
          <w:p w14:paraId="61225DAB" w14:textId="77777777" w:rsidR="00081BAF" w:rsidRPr="003964A6" w:rsidRDefault="00081BAF" w:rsidP="004538DC">
            <w:pPr>
              <w:pStyle w:val="TAL"/>
            </w:pPr>
            <w:r w:rsidRPr="003964A6">
              <w:t xml:space="preserve">Header Detection Reference </w:t>
            </w:r>
          </w:p>
        </w:tc>
        <w:tc>
          <w:tcPr>
            <w:tcW w:w="2691" w:type="dxa"/>
          </w:tcPr>
          <w:p w14:paraId="7E7042BB" w14:textId="77777777" w:rsidR="00081BAF" w:rsidRPr="003964A6" w:rsidRDefault="00081BAF" w:rsidP="004538DC">
            <w:pPr>
              <w:pStyle w:val="TAL"/>
            </w:pPr>
            <w:r w:rsidRPr="003964A6">
              <w:t>A reference to a UPF configuration which defines how to detect the protocol or the message in a protocol for which to perform the header handling actions.</w:t>
            </w:r>
          </w:p>
        </w:tc>
        <w:tc>
          <w:tcPr>
            <w:tcW w:w="2694" w:type="dxa"/>
          </w:tcPr>
          <w:p w14:paraId="33BD096E" w14:textId="77777777" w:rsidR="00081BAF" w:rsidRPr="003964A6" w:rsidRDefault="00081BAF" w:rsidP="004538DC">
            <w:pPr>
              <w:pStyle w:val="TAL"/>
            </w:pPr>
            <w:r w:rsidRPr="003964A6">
              <w:t>N/A</w:t>
            </w:r>
          </w:p>
        </w:tc>
        <w:tc>
          <w:tcPr>
            <w:tcW w:w="1839" w:type="dxa"/>
          </w:tcPr>
          <w:p w14:paraId="761F806C" w14:textId="77777777" w:rsidR="00081BAF" w:rsidRPr="003964A6" w:rsidRDefault="00081BAF" w:rsidP="004538DC">
            <w:pPr>
              <w:pStyle w:val="TAL"/>
            </w:pPr>
            <w:r w:rsidRPr="003964A6">
              <w:t>Mandatory</w:t>
            </w:r>
          </w:p>
        </w:tc>
      </w:tr>
      <w:tr w:rsidR="00081BAF" w:rsidRPr="003964A6" w14:paraId="50552DDD" w14:textId="77777777" w:rsidTr="004538DC">
        <w:trPr>
          <w:cantSplit/>
          <w:jc w:val="center"/>
        </w:trPr>
        <w:tc>
          <w:tcPr>
            <w:tcW w:w="2407" w:type="dxa"/>
          </w:tcPr>
          <w:p w14:paraId="490FD778" w14:textId="77777777" w:rsidR="00081BAF" w:rsidRPr="003964A6" w:rsidRDefault="00081BAF" w:rsidP="004538DC">
            <w:pPr>
              <w:pStyle w:val="TAL"/>
            </w:pPr>
            <w:r w:rsidRPr="003964A6">
              <w:t>Header Detection Support Information</w:t>
            </w:r>
          </w:p>
          <w:p w14:paraId="7FC9E1F8" w14:textId="77777777" w:rsidR="00081BAF" w:rsidRPr="003964A6" w:rsidRDefault="00081BAF" w:rsidP="004538DC">
            <w:pPr>
              <w:pStyle w:val="TAL"/>
            </w:pPr>
            <w:r w:rsidRPr="003964A6">
              <w:t>(NOTE 3)</w:t>
            </w:r>
          </w:p>
        </w:tc>
        <w:tc>
          <w:tcPr>
            <w:tcW w:w="2691" w:type="dxa"/>
          </w:tcPr>
          <w:p w14:paraId="7EEEDCF4" w14:textId="77777777" w:rsidR="00081BAF" w:rsidRPr="003964A6" w:rsidRDefault="00081BAF" w:rsidP="004538DC">
            <w:pPr>
              <w:pStyle w:val="TAL"/>
            </w:pPr>
            <w:r w:rsidRPr="003964A6">
              <w:t>Any dynamic information provided by the AF which is required for the detection of the headers and cannot be preconfigured for the Header Detection Reference.</w:t>
            </w:r>
          </w:p>
        </w:tc>
        <w:tc>
          <w:tcPr>
            <w:tcW w:w="2694" w:type="dxa"/>
          </w:tcPr>
          <w:p w14:paraId="2C9F7234" w14:textId="77777777" w:rsidR="00081BAF" w:rsidRPr="003964A6" w:rsidRDefault="00081BAF" w:rsidP="004538DC">
            <w:pPr>
              <w:pStyle w:val="TAL"/>
            </w:pPr>
            <w:r w:rsidRPr="003964A6">
              <w:t>N/A</w:t>
            </w:r>
          </w:p>
        </w:tc>
        <w:tc>
          <w:tcPr>
            <w:tcW w:w="1839" w:type="dxa"/>
          </w:tcPr>
          <w:p w14:paraId="7BED0E94" w14:textId="77777777" w:rsidR="00081BAF" w:rsidRPr="003964A6" w:rsidRDefault="00081BAF" w:rsidP="004538DC">
            <w:pPr>
              <w:pStyle w:val="TAL"/>
            </w:pPr>
            <w:r w:rsidRPr="003964A6">
              <w:t>Optional</w:t>
            </w:r>
          </w:p>
        </w:tc>
      </w:tr>
      <w:tr w:rsidR="00081BAF" w:rsidRPr="003964A6" w14:paraId="737BBBFA" w14:textId="77777777" w:rsidTr="004538DC">
        <w:trPr>
          <w:cantSplit/>
          <w:jc w:val="center"/>
        </w:trPr>
        <w:tc>
          <w:tcPr>
            <w:tcW w:w="2407" w:type="dxa"/>
          </w:tcPr>
          <w:p w14:paraId="6ECD58EA" w14:textId="77777777" w:rsidR="00081BAF" w:rsidRPr="003964A6" w:rsidRDefault="00081BAF" w:rsidP="004538DC">
            <w:pPr>
              <w:pStyle w:val="TAL"/>
            </w:pPr>
            <w:r w:rsidRPr="003964A6">
              <w:t>Header Handling Reporting Endpoint</w:t>
            </w:r>
          </w:p>
        </w:tc>
        <w:tc>
          <w:tcPr>
            <w:tcW w:w="2691" w:type="dxa"/>
          </w:tcPr>
          <w:p w14:paraId="56D8FCD9" w14:textId="77777777" w:rsidR="00081BAF" w:rsidRPr="003964A6" w:rsidRDefault="00081BAF" w:rsidP="004538DC">
            <w:pPr>
              <w:pStyle w:val="TAL"/>
            </w:pPr>
            <w:r w:rsidRPr="003964A6">
              <w:t>Notification endpoint, i.e. per notification endpoint a Notification Target Address and a Notification Correlation ID.</w:t>
            </w:r>
          </w:p>
        </w:tc>
        <w:tc>
          <w:tcPr>
            <w:tcW w:w="2694" w:type="dxa"/>
          </w:tcPr>
          <w:p w14:paraId="5D68E3C7" w14:textId="77777777" w:rsidR="00081BAF" w:rsidRPr="003964A6" w:rsidRDefault="00081BAF" w:rsidP="004538DC">
            <w:pPr>
              <w:pStyle w:val="TAL"/>
            </w:pPr>
            <w:r w:rsidRPr="003964A6">
              <w:t>N/A</w:t>
            </w:r>
          </w:p>
        </w:tc>
        <w:tc>
          <w:tcPr>
            <w:tcW w:w="1839" w:type="dxa"/>
          </w:tcPr>
          <w:p w14:paraId="1BF7260F" w14:textId="77777777" w:rsidR="00081BAF" w:rsidRPr="003964A6" w:rsidRDefault="00081BAF" w:rsidP="004538DC">
            <w:pPr>
              <w:pStyle w:val="TAL"/>
            </w:pPr>
            <w:r w:rsidRPr="003964A6">
              <w:t>Optional</w:t>
            </w:r>
          </w:p>
        </w:tc>
      </w:tr>
      <w:tr w:rsidR="00081BAF" w:rsidRPr="003964A6" w14:paraId="622F51AF" w14:textId="77777777" w:rsidTr="004538DC">
        <w:trPr>
          <w:cantSplit/>
          <w:jc w:val="center"/>
        </w:trPr>
        <w:tc>
          <w:tcPr>
            <w:tcW w:w="2407" w:type="dxa"/>
          </w:tcPr>
          <w:p w14:paraId="6CE75E4D" w14:textId="77777777" w:rsidR="00081BAF" w:rsidRPr="003964A6" w:rsidRDefault="00081BAF" w:rsidP="004538DC">
            <w:pPr>
              <w:pStyle w:val="TAL"/>
            </w:pPr>
            <w:r w:rsidRPr="003964A6">
              <w:t>Header Handling Control Reference</w:t>
            </w:r>
          </w:p>
          <w:p w14:paraId="0319B32D" w14:textId="77777777" w:rsidR="00081BAF" w:rsidRPr="003964A6" w:rsidRDefault="00081BAF" w:rsidP="004538DC">
            <w:pPr>
              <w:pStyle w:val="TAL"/>
            </w:pPr>
            <w:r w:rsidRPr="003964A6">
              <w:t>(NOTE 5)</w:t>
            </w:r>
          </w:p>
        </w:tc>
        <w:tc>
          <w:tcPr>
            <w:tcW w:w="2691" w:type="dxa"/>
          </w:tcPr>
          <w:p w14:paraId="0BFB7AED" w14:textId="77777777" w:rsidR="00081BAF" w:rsidRPr="003964A6" w:rsidRDefault="00081BAF" w:rsidP="004538DC">
            <w:pPr>
              <w:pStyle w:val="TAL"/>
            </w:pPr>
            <w:r w:rsidRPr="003964A6">
              <w:t>A reference to a Header Handling Action related information pre-configured in the UPF.</w:t>
            </w:r>
          </w:p>
        </w:tc>
        <w:tc>
          <w:tcPr>
            <w:tcW w:w="2694" w:type="dxa"/>
          </w:tcPr>
          <w:p w14:paraId="49A784B5" w14:textId="77777777" w:rsidR="00081BAF" w:rsidRPr="003964A6" w:rsidRDefault="00081BAF" w:rsidP="004538DC">
            <w:pPr>
              <w:pStyle w:val="TAL"/>
            </w:pPr>
            <w:r w:rsidRPr="003964A6">
              <w:t>N/A</w:t>
            </w:r>
          </w:p>
        </w:tc>
        <w:tc>
          <w:tcPr>
            <w:tcW w:w="1839" w:type="dxa"/>
          </w:tcPr>
          <w:p w14:paraId="3A9ADD7A" w14:textId="77777777" w:rsidR="00081BAF" w:rsidRPr="003964A6" w:rsidRDefault="00081BAF" w:rsidP="004538DC">
            <w:pPr>
              <w:pStyle w:val="TAL"/>
            </w:pPr>
            <w:r w:rsidRPr="003964A6">
              <w:t>Optional</w:t>
            </w:r>
          </w:p>
        </w:tc>
      </w:tr>
      <w:tr w:rsidR="00081BAF" w:rsidRPr="003964A6" w14:paraId="2A439ABC" w14:textId="77777777" w:rsidTr="004538DC">
        <w:trPr>
          <w:cantSplit/>
          <w:jc w:val="center"/>
        </w:trPr>
        <w:tc>
          <w:tcPr>
            <w:tcW w:w="2407" w:type="dxa"/>
          </w:tcPr>
          <w:p w14:paraId="4C5D8189" w14:textId="77777777" w:rsidR="00081BAF" w:rsidRPr="003964A6" w:rsidRDefault="00081BAF" w:rsidP="004538DC">
            <w:pPr>
              <w:pStyle w:val="TAL"/>
            </w:pPr>
            <w:r w:rsidRPr="003964A6">
              <w:t>Header Handling Direction</w:t>
            </w:r>
          </w:p>
          <w:p w14:paraId="3A3F523E" w14:textId="77777777" w:rsidR="00081BAF" w:rsidRPr="003964A6" w:rsidRDefault="00081BAF" w:rsidP="004538DC">
            <w:pPr>
              <w:pStyle w:val="TAL"/>
            </w:pPr>
            <w:r w:rsidRPr="003964A6">
              <w:t>(NOTE 4)</w:t>
            </w:r>
          </w:p>
        </w:tc>
        <w:tc>
          <w:tcPr>
            <w:tcW w:w="2691" w:type="dxa"/>
          </w:tcPr>
          <w:p w14:paraId="2A42D676" w14:textId="77777777" w:rsidR="00081BAF" w:rsidRPr="003964A6" w:rsidRDefault="00081BAF" w:rsidP="004538DC">
            <w:pPr>
              <w:pStyle w:val="TAL"/>
            </w:pPr>
            <w:r w:rsidRPr="003964A6">
              <w:t>Indicates if the header handling applies to UL or DL direction.</w:t>
            </w:r>
          </w:p>
        </w:tc>
        <w:tc>
          <w:tcPr>
            <w:tcW w:w="2694" w:type="dxa"/>
          </w:tcPr>
          <w:p w14:paraId="612A40B6" w14:textId="77777777" w:rsidR="00081BAF" w:rsidRPr="003964A6" w:rsidRDefault="00081BAF" w:rsidP="004538DC">
            <w:pPr>
              <w:pStyle w:val="TAL"/>
            </w:pPr>
            <w:r w:rsidRPr="003964A6">
              <w:t>N/A</w:t>
            </w:r>
          </w:p>
        </w:tc>
        <w:tc>
          <w:tcPr>
            <w:tcW w:w="1839" w:type="dxa"/>
          </w:tcPr>
          <w:p w14:paraId="2D0169C6" w14:textId="77777777" w:rsidR="00081BAF" w:rsidRPr="003964A6" w:rsidRDefault="00081BAF" w:rsidP="004538DC">
            <w:pPr>
              <w:pStyle w:val="TAL"/>
            </w:pPr>
            <w:r w:rsidRPr="003964A6">
              <w:t>Optional</w:t>
            </w:r>
          </w:p>
        </w:tc>
      </w:tr>
      <w:tr w:rsidR="00081BAF" w:rsidRPr="003964A6" w14:paraId="1B7B74A3" w14:textId="77777777" w:rsidTr="004538DC">
        <w:trPr>
          <w:cantSplit/>
          <w:jc w:val="center"/>
        </w:trPr>
        <w:tc>
          <w:tcPr>
            <w:tcW w:w="2407" w:type="dxa"/>
          </w:tcPr>
          <w:p w14:paraId="7E93F4E9" w14:textId="77777777" w:rsidR="00081BAF" w:rsidRPr="003964A6" w:rsidRDefault="00081BAF" w:rsidP="004538DC">
            <w:pPr>
              <w:pStyle w:val="TAL"/>
            </w:pPr>
            <w:r w:rsidRPr="003964A6">
              <w:t>Header Handling Action</w:t>
            </w:r>
          </w:p>
          <w:p w14:paraId="0D278DF3" w14:textId="77777777" w:rsidR="00081BAF" w:rsidRPr="003964A6" w:rsidRDefault="00081BAF" w:rsidP="004538DC">
            <w:pPr>
              <w:pStyle w:val="TAL"/>
            </w:pPr>
            <w:r w:rsidRPr="003964A6">
              <w:t>(NOTE 4)</w:t>
            </w:r>
          </w:p>
        </w:tc>
        <w:tc>
          <w:tcPr>
            <w:tcW w:w="2691" w:type="dxa"/>
          </w:tcPr>
          <w:p w14:paraId="417D6E22" w14:textId="77777777" w:rsidR="00081BAF" w:rsidRPr="003964A6" w:rsidRDefault="00081BAF" w:rsidP="004538DC">
            <w:pPr>
              <w:pStyle w:val="TAL"/>
            </w:pPr>
            <w:r w:rsidRPr="003964A6">
              <w:t>Indicates the action to be performed on a specific header field.</w:t>
            </w:r>
          </w:p>
        </w:tc>
        <w:tc>
          <w:tcPr>
            <w:tcW w:w="2694" w:type="dxa"/>
          </w:tcPr>
          <w:p w14:paraId="03F6D370" w14:textId="77777777" w:rsidR="00081BAF" w:rsidRPr="003964A6" w:rsidRDefault="00081BAF" w:rsidP="004538DC">
            <w:pPr>
              <w:pStyle w:val="TAL"/>
            </w:pPr>
            <w:r w:rsidRPr="003964A6">
              <w:t>N/A</w:t>
            </w:r>
          </w:p>
        </w:tc>
        <w:tc>
          <w:tcPr>
            <w:tcW w:w="1839" w:type="dxa"/>
          </w:tcPr>
          <w:p w14:paraId="2F1A354C" w14:textId="77777777" w:rsidR="00081BAF" w:rsidRPr="003964A6" w:rsidRDefault="00081BAF" w:rsidP="004538DC">
            <w:pPr>
              <w:pStyle w:val="TAL"/>
            </w:pPr>
            <w:r w:rsidRPr="003964A6">
              <w:t>Optional</w:t>
            </w:r>
          </w:p>
        </w:tc>
      </w:tr>
      <w:tr w:rsidR="00081BAF" w:rsidRPr="003964A6" w14:paraId="0BC07D3F" w14:textId="77777777" w:rsidTr="004538DC">
        <w:trPr>
          <w:cantSplit/>
          <w:jc w:val="center"/>
        </w:trPr>
        <w:tc>
          <w:tcPr>
            <w:tcW w:w="2407" w:type="dxa"/>
          </w:tcPr>
          <w:p w14:paraId="6A364463" w14:textId="77777777" w:rsidR="00081BAF" w:rsidRPr="003964A6" w:rsidRDefault="00081BAF" w:rsidP="004538DC">
            <w:pPr>
              <w:pStyle w:val="TAL"/>
            </w:pPr>
            <w:r w:rsidRPr="003964A6">
              <w:t>Header Information</w:t>
            </w:r>
          </w:p>
          <w:p w14:paraId="3EEA8C7E" w14:textId="77777777" w:rsidR="00081BAF" w:rsidRPr="003964A6" w:rsidRDefault="00081BAF" w:rsidP="004538DC">
            <w:pPr>
              <w:pStyle w:val="TAL"/>
            </w:pPr>
            <w:r w:rsidRPr="003964A6">
              <w:t xml:space="preserve">(NOTE 4) </w:t>
            </w:r>
          </w:p>
        </w:tc>
        <w:tc>
          <w:tcPr>
            <w:tcW w:w="2691" w:type="dxa"/>
          </w:tcPr>
          <w:p w14:paraId="471C8149" w14:textId="77777777" w:rsidR="00081BAF" w:rsidRPr="003964A6" w:rsidRDefault="00081BAF" w:rsidP="004538DC">
            <w:pPr>
              <w:pStyle w:val="TAL"/>
            </w:pPr>
            <w:r w:rsidRPr="003964A6">
              <w:t>A reference to a UPF configuration which defines how to identify or build a specific header field for which to perform the header handling action.</w:t>
            </w:r>
          </w:p>
        </w:tc>
        <w:tc>
          <w:tcPr>
            <w:tcW w:w="2694" w:type="dxa"/>
          </w:tcPr>
          <w:p w14:paraId="2B989A3F" w14:textId="77777777" w:rsidR="00081BAF" w:rsidRPr="003964A6" w:rsidRDefault="00081BAF" w:rsidP="004538DC">
            <w:pPr>
              <w:pStyle w:val="TAL"/>
            </w:pPr>
            <w:r w:rsidRPr="003964A6">
              <w:t>N/A</w:t>
            </w:r>
          </w:p>
        </w:tc>
        <w:tc>
          <w:tcPr>
            <w:tcW w:w="1839" w:type="dxa"/>
          </w:tcPr>
          <w:p w14:paraId="18623CBA" w14:textId="77777777" w:rsidR="00081BAF" w:rsidRPr="003964A6" w:rsidRDefault="00081BAF" w:rsidP="004538DC">
            <w:pPr>
              <w:pStyle w:val="TAL"/>
            </w:pPr>
            <w:r w:rsidRPr="003964A6">
              <w:t>Optional</w:t>
            </w:r>
          </w:p>
        </w:tc>
      </w:tr>
      <w:tr w:rsidR="00081BAF" w:rsidRPr="003964A6" w14:paraId="51C24E67" w14:textId="77777777" w:rsidTr="004538DC">
        <w:trPr>
          <w:cantSplit/>
          <w:jc w:val="center"/>
        </w:trPr>
        <w:tc>
          <w:tcPr>
            <w:tcW w:w="2407" w:type="dxa"/>
          </w:tcPr>
          <w:p w14:paraId="72918CE9" w14:textId="77777777" w:rsidR="00081BAF" w:rsidRPr="003964A6" w:rsidRDefault="00081BAF" w:rsidP="004538DC">
            <w:pPr>
              <w:pStyle w:val="TAL"/>
            </w:pPr>
            <w:r w:rsidRPr="003964A6">
              <w:t>Header Value</w:t>
            </w:r>
          </w:p>
          <w:p w14:paraId="54D7BB3B" w14:textId="77777777" w:rsidR="00081BAF" w:rsidRPr="003964A6" w:rsidRDefault="00081BAF" w:rsidP="004538DC">
            <w:pPr>
              <w:pStyle w:val="TAL"/>
            </w:pPr>
            <w:r w:rsidRPr="003964A6">
              <w:t xml:space="preserve">(NOTE 4) </w:t>
            </w:r>
          </w:p>
        </w:tc>
        <w:tc>
          <w:tcPr>
            <w:tcW w:w="2691" w:type="dxa"/>
          </w:tcPr>
          <w:p w14:paraId="7336B88C" w14:textId="77777777" w:rsidR="00081BAF" w:rsidRPr="003964A6" w:rsidRDefault="00081BAF" w:rsidP="004538DC">
            <w:pPr>
              <w:pStyle w:val="TAL"/>
            </w:pPr>
            <w:r w:rsidRPr="003964A6">
              <w:t>A string providing the value (or a reference to information to be provided by SMF) of the specific header field.</w:t>
            </w:r>
          </w:p>
        </w:tc>
        <w:tc>
          <w:tcPr>
            <w:tcW w:w="2694" w:type="dxa"/>
          </w:tcPr>
          <w:p w14:paraId="1552C534" w14:textId="77777777" w:rsidR="00081BAF" w:rsidRPr="003964A6" w:rsidRDefault="00081BAF" w:rsidP="004538DC">
            <w:pPr>
              <w:pStyle w:val="TAL"/>
            </w:pPr>
            <w:r w:rsidRPr="003964A6">
              <w:t>N/A</w:t>
            </w:r>
          </w:p>
        </w:tc>
        <w:tc>
          <w:tcPr>
            <w:tcW w:w="1839" w:type="dxa"/>
          </w:tcPr>
          <w:p w14:paraId="23641690" w14:textId="77777777" w:rsidR="00081BAF" w:rsidRPr="003964A6" w:rsidRDefault="00081BAF" w:rsidP="004538DC">
            <w:pPr>
              <w:pStyle w:val="TAL"/>
            </w:pPr>
            <w:r w:rsidRPr="003964A6">
              <w:t>Optional</w:t>
            </w:r>
          </w:p>
        </w:tc>
      </w:tr>
      <w:tr w:rsidR="00081BAF" w:rsidRPr="003964A6" w14:paraId="0836C309" w14:textId="77777777" w:rsidTr="004538DC">
        <w:trPr>
          <w:cantSplit/>
          <w:jc w:val="center"/>
        </w:trPr>
        <w:tc>
          <w:tcPr>
            <w:tcW w:w="2407" w:type="dxa"/>
          </w:tcPr>
          <w:p w14:paraId="2646B92F" w14:textId="77777777" w:rsidR="00081BAF" w:rsidRPr="003964A6" w:rsidRDefault="00081BAF" w:rsidP="004538DC">
            <w:pPr>
              <w:pStyle w:val="TAL"/>
            </w:pPr>
            <w:r w:rsidRPr="003964A6">
              <w:t>Header Handling Condition</w:t>
            </w:r>
          </w:p>
          <w:p w14:paraId="023B0BE8" w14:textId="77777777" w:rsidR="00081BAF" w:rsidRPr="003964A6" w:rsidRDefault="00081BAF" w:rsidP="004538DC">
            <w:pPr>
              <w:pStyle w:val="TAL"/>
            </w:pPr>
            <w:r w:rsidRPr="003964A6">
              <w:t xml:space="preserve">(NOTE 4) </w:t>
            </w:r>
          </w:p>
        </w:tc>
        <w:tc>
          <w:tcPr>
            <w:tcW w:w="2691" w:type="dxa"/>
          </w:tcPr>
          <w:p w14:paraId="2E446FDD" w14:textId="77777777" w:rsidR="00081BAF" w:rsidRPr="003964A6" w:rsidRDefault="00081BAF" w:rsidP="004538DC">
            <w:pPr>
              <w:pStyle w:val="TAL"/>
            </w:pPr>
            <w:r w:rsidRPr="003964A6">
              <w:t>Indicates the condition for performing the header handling action.</w:t>
            </w:r>
          </w:p>
        </w:tc>
        <w:tc>
          <w:tcPr>
            <w:tcW w:w="2694" w:type="dxa"/>
          </w:tcPr>
          <w:p w14:paraId="12844E0D" w14:textId="77777777" w:rsidR="00081BAF" w:rsidRPr="003964A6" w:rsidRDefault="00081BAF" w:rsidP="004538DC">
            <w:pPr>
              <w:pStyle w:val="TAL"/>
            </w:pPr>
            <w:r w:rsidRPr="003964A6">
              <w:t>N/A</w:t>
            </w:r>
          </w:p>
        </w:tc>
        <w:tc>
          <w:tcPr>
            <w:tcW w:w="1839" w:type="dxa"/>
          </w:tcPr>
          <w:p w14:paraId="78B30E41" w14:textId="77777777" w:rsidR="00081BAF" w:rsidRPr="003964A6" w:rsidRDefault="00081BAF" w:rsidP="004538DC">
            <w:pPr>
              <w:pStyle w:val="TAL"/>
            </w:pPr>
            <w:r w:rsidRPr="003964A6">
              <w:t>Optional</w:t>
            </w:r>
          </w:p>
        </w:tc>
      </w:tr>
      <w:tr w:rsidR="00081BAF" w:rsidRPr="003964A6" w14:paraId="331AA7F7" w14:textId="77777777" w:rsidTr="004538DC">
        <w:trPr>
          <w:cantSplit/>
          <w:jc w:val="center"/>
        </w:trPr>
        <w:tc>
          <w:tcPr>
            <w:tcW w:w="2407" w:type="dxa"/>
          </w:tcPr>
          <w:p w14:paraId="37E4E7A4" w14:textId="77777777" w:rsidR="00081BAF" w:rsidRPr="003964A6" w:rsidRDefault="00081BAF" w:rsidP="004538DC">
            <w:pPr>
              <w:pStyle w:val="TAL"/>
            </w:pPr>
            <w:r w:rsidRPr="003964A6">
              <w:lastRenderedPageBreak/>
              <w:t xml:space="preserve">Header Handling Reporting </w:t>
            </w:r>
          </w:p>
          <w:p w14:paraId="63976155" w14:textId="77777777" w:rsidR="00081BAF" w:rsidRPr="003964A6" w:rsidRDefault="00081BAF" w:rsidP="004538DC">
            <w:pPr>
              <w:pStyle w:val="TAL"/>
            </w:pPr>
            <w:r w:rsidRPr="003964A6">
              <w:t>(NOTE 4)</w:t>
            </w:r>
          </w:p>
        </w:tc>
        <w:tc>
          <w:tcPr>
            <w:tcW w:w="2691" w:type="dxa"/>
          </w:tcPr>
          <w:p w14:paraId="417DE327" w14:textId="77777777" w:rsidR="00081BAF" w:rsidRPr="003964A6" w:rsidRDefault="00081BAF" w:rsidP="004538DC">
            <w:pPr>
              <w:pStyle w:val="TAL"/>
            </w:pPr>
            <w:r w:rsidRPr="003964A6">
              <w:t>Indicates whether reporting is requested for the performed Header Handling Action.</w:t>
            </w:r>
          </w:p>
        </w:tc>
        <w:tc>
          <w:tcPr>
            <w:tcW w:w="2694" w:type="dxa"/>
          </w:tcPr>
          <w:p w14:paraId="158030E1" w14:textId="77777777" w:rsidR="00081BAF" w:rsidRPr="003964A6" w:rsidRDefault="00081BAF" w:rsidP="004538DC">
            <w:pPr>
              <w:pStyle w:val="TAL"/>
            </w:pPr>
            <w:r w:rsidRPr="003964A6">
              <w:t>N/A</w:t>
            </w:r>
          </w:p>
        </w:tc>
        <w:tc>
          <w:tcPr>
            <w:tcW w:w="1839" w:type="dxa"/>
          </w:tcPr>
          <w:p w14:paraId="71DFD5D1" w14:textId="77777777" w:rsidR="00081BAF" w:rsidRPr="003964A6" w:rsidRDefault="00081BAF" w:rsidP="004538DC">
            <w:pPr>
              <w:pStyle w:val="TAL"/>
            </w:pPr>
            <w:r w:rsidRPr="003964A6">
              <w:t>Optional</w:t>
            </w:r>
          </w:p>
        </w:tc>
      </w:tr>
      <w:tr w:rsidR="00081BAF" w:rsidRPr="003964A6" w14:paraId="24D70545" w14:textId="77777777" w:rsidTr="004538DC">
        <w:trPr>
          <w:cantSplit/>
          <w:jc w:val="center"/>
        </w:trPr>
        <w:tc>
          <w:tcPr>
            <w:tcW w:w="9631" w:type="dxa"/>
            <w:gridSpan w:val="4"/>
          </w:tcPr>
          <w:p w14:paraId="20AA7E15" w14:textId="77777777" w:rsidR="00081BAF" w:rsidRPr="003964A6" w:rsidRDefault="00081BAF" w:rsidP="004538DC">
            <w:pPr>
              <w:pStyle w:val="TAN"/>
            </w:pPr>
            <w:r w:rsidRPr="003964A6">
              <w:t>NOTE 1:</w:t>
            </w:r>
            <w:r w:rsidRPr="003964A6">
              <w:tab/>
              <w:t>When the AF request targets existing or future PDU Sessions of multiple UE(s) or of any UE and is sent via the NEF, as described in clause 6.3.7.2, the information is stored in the UDR by the NEF and notified to the PCF by the UDR.</w:t>
            </w:r>
          </w:p>
          <w:p w14:paraId="47B3ACD1" w14:textId="77777777" w:rsidR="00081BAF" w:rsidRPr="00081BAF" w:rsidRDefault="00081BAF" w:rsidP="004538DC">
            <w:pPr>
              <w:pStyle w:val="TAN"/>
            </w:pPr>
            <w:r w:rsidRPr="003964A6">
              <w:t>NOTE 2:</w:t>
            </w:r>
            <w:r w:rsidRPr="003964A6">
              <w:tab/>
            </w:r>
            <w:r w:rsidRPr="00081BAF">
              <w:t>Internal Group ID can only be used by an AF controlled by the operator and only towards PCF.</w:t>
            </w:r>
          </w:p>
          <w:p w14:paraId="52F9A8D0" w14:textId="77777777" w:rsidR="00081BAF" w:rsidRPr="00081BAF" w:rsidRDefault="00081BAF" w:rsidP="004538DC">
            <w:pPr>
              <w:pStyle w:val="TAN"/>
            </w:pPr>
            <w:r w:rsidRPr="00081BAF">
              <w:t>NOTE 3:</w:t>
            </w:r>
            <w:r w:rsidRPr="00081BAF">
              <w:tab/>
              <w:t>The NEF, PCF and SMF do not need to understand the Header Detection Support Information.</w:t>
            </w:r>
          </w:p>
          <w:p w14:paraId="4ECE1A10" w14:textId="77777777" w:rsidR="00081BAF" w:rsidRPr="003964A6" w:rsidRDefault="00081BAF" w:rsidP="004538DC">
            <w:pPr>
              <w:pStyle w:val="TAN"/>
            </w:pPr>
            <w:r w:rsidRPr="00081BAF">
              <w:t>NOTE 4:</w:t>
            </w:r>
            <w:r w:rsidRPr="00081BAF">
              <w:tab/>
              <w:t>These parameters are provided together to request a Header Handling Action. Multiple sets of these parameters (and thus multiple header handling actions) can be provided.</w:t>
            </w:r>
          </w:p>
          <w:p w14:paraId="53CAC43C" w14:textId="77777777" w:rsidR="00081BAF" w:rsidRPr="003964A6" w:rsidRDefault="00081BAF" w:rsidP="004538DC">
            <w:pPr>
              <w:pStyle w:val="TAN"/>
            </w:pPr>
            <w:r w:rsidRPr="003964A6">
              <w:t xml:space="preserve">NOTE 5: </w:t>
            </w:r>
            <w:r w:rsidRPr="003964A6">
              <w:tab/>
              <w:t>If a Header Handling Control Reference is provided, one or more of these parameters (marked by NOTE 4) can be provided to overwrite Header Handling Control information that is pre-configured in the UPF as per the Header Handling Control Reference. Multiple Header Handling Control References can be provided.</w:t>
            </w:r>
          </w:p>
        </w:tc>
      </w:tr>
    </w:tbl>
    <w:p w14:paraId="67F1E8E1" w14:textId="77777777" w:rsidR="00081BAF" w:rsidRPr="003964A6" w:rsidRDefault="00081BAF" w:rsidP="00081BAF"/>
    <w:p w14:paraId="467FDE26" w14:textId="77777777" w:rsidR="00081BAF" w:rsidRPr="003964A6" w:rsidRDefault="00081BAF" w:rsidP="00081BAF">
      <w:r w:rsidRPr="003964A6">
        <w:t>Traffic Description, Target UE identifier(s) and AF transaction identifier are common to all features requested simultaneously in the same AF request, more specifically, Application Function influence on Handling of Payload Headers, Application Function influence on Service Function Chaining (as defined in clause 5.6.16) and/or Application Function influence on traffic routing (as defined in clause 5.6.7). Spatial and Temporary validity conditions are optionally provided for a specific feature.</w:t>
      </w:r>
    </w:p>
    <w:p w14:paraId="327A2C8D" w14:textId="77777777" w:rsidR="00081BAF" w:rsidRPr="003964A6" w:rsidRDefault="00081BAF" w:rsidP="00081BAF">
      <w:r w:rsidRPr="003964A6">
        <w:t>For each information element mentioned above as part of Header Handling Control Information in the AF request, a detailed description follows:</w:t>
      </w:r>
    </w:p>
    <w:p w14:paraId="140BE169" w14:textId="77777777" w:rsidR="00081BAF" w:rsidRPr="003964A6" w:rsidRDefault="00081BAF" w:rsidP="00081BAF">
      <w:pPr>
        <w:pStyle w:val="B1"/>
      </w:pPr>
      <w:r w:rsidRPr="003964A6">
        <w:t>1)</w:t>
      </w:r>
      <w:r w:rsidRPr="003964A6">
        <w:tab/>
        <w:t>Header Detection Reference:</w:t>
      </w:r>
    </w:p>
    <w:p w14:paraId="26D337DD" w14:textId="77777777" w:rsidR="00081BAF" w:rsidRPr="003964A6" w:rsidRDefault="00081BAF" w:rsidP="00081BAF">
      <w:pPr>
        <w:pStyle w:val="B1"/>
      </w:pPr>
      <w:r w:rsidRPr="003964A6">
        <w:tab/>
        <w:t>A reference to a UPF configuration which defines how to detect the protocol or the message in a protocol for which to perform the header handling actions (e.g. information about protocol layer, type of encryption, message type etc.).</w:t>
      </w:r>
    </w:p>
    <w:p w14:paraId="1012CE0A" w14:textId="77777777" w:rsidR="00081BAF" w:rsidRPr="003964A6" w:rsidRDefault="00081BAF" w:rsidP="00081BAF">
      <w:pPr>
        <w:pStyle w:val="B1"/>
      </w:pPr>
      <w:r w:rsidRPr="003964A6">
        <w:t>2)</w:t>
      </w:r>
      <w:r w:rsidRPr="003964A6">
        <w:tab/>
        <w:t>Header Detection Support Information:</w:t>
      </w:r>
    </w:p>
    <w:p w14:paraId="3C770450" w14:textId="77777777" w:rsidR="00081BAF" w:rsidRPr="003964A6" w:rsidRDefault="00081BAF" w:rsidP="00081BAF">
      <w:pPr>
        <w:pStyle w:val="B1"/>
      </w:pPr>
      <w:r w:rsidRPr="003964A6">
        <w:tab/>
        <w:t>Header Detection Support Information is not standardised, but it can be interpreted by UPF based on SLA. It is sent transparently by NEF, PCF and SMF to UPF. It includes dynamic information provided by the AF which is required for the detection of the headers and cannot be preconfigured for the Header Detection Reference in UPF.</w:t>
      </w:r>
    </w:p>
    <w:p w14:paraId="3CED511F" w14:textId="77777777" w:rsidR="00081BAF" w:rsidRPr="003964A6" w:rsidRDefault="00081BAF" w:rsidP="00081BAF">
      <w:pPr>
        <w:pStyle w:val="B1"/>
      </w:pPr>
      <w:r w:rsidRPr="003964A6">
        <w:t>3)</w:t>
      </w:r>
      <w:r w:rsidRPr="003964A6">
        <w:tab/>
        <w:t>Header Handling Reporting Endpoints:</w:t>
      </w:r>
    </w:p>
    <w:p w14:paraId="774DE6DA" w14:textId="77777777" w:rsidR="00081BAF" w:rsidRPr="003964A6" w:rsidRDefault="00081BAF" w:rsidP="00081BAF">
      <w:pPr>
        <w:pStyle w:val="B1"/>
      </w:pPr>
      <w:r w:rsidRPr="003964A6">
        <w:tab/>
        <w:t>The notification endpoint provided by the AF for the notifications related to the Handling of Payload Headers. For the notification endpoint, a Notification Target Address and a Notification Correlation ID has to be provided.</w:t>
      </w:r>
    </w:p>
    <w:p w14:paraId="029E3C2D" w14:textId="77777777" w:rsidR="00081BAF" w:rsidRPr="003964A6" w:rsidRDefault="00081BAF" w:rsidP="00081BAF">
      <w:pPr>
        <w:pStyle w:val="B1"/>
      </w:pPr>
      <w:r w:rsidRPr="003964A6">
        <w:t>4)</w:t>
      </w:r>
      <w:r w:rsidRPr="003964A6">
        <w:tab/>
        <w:t>Header Handling Direction:</w:t>
      </w:r>
    </w:p>
    <w:p w14:paraId="0B772AF2" w14:textId="77777777" w:rsidR="00081BAF" w:rsidRPr="003964A6" w:rsidRDefault="00081BAF" w:rsidP="00081BAF">
      <w:pPr>
        <w:pStyle w:val="B1"/>
      </w:pPr>
      <w:r w:rsidRPr="003964A6">
        <w:tab/>
        <w:t>Header Handling Direction indicates to which direction the Header Handling Action applies to. It can have the values uplink (UL) or downlink (DL).</w:t>
      </w:r>
    </w:p>
    <w:p w14:paraId="75B739EA" w14:textId="77777777" w:rsidR="00081BAF" w:rsidRPr="003964A6" w:rsidRDefault="00081BAF" w:rsidP="00081BAF">
      <w:pPr>
        <w:pStyle w:val="B1"/>
      </w:pPr>
      <w:r w:rsidRPr="003964A6">
        <w:t>5)</w:t>
      </w:r>
      <w:r w:rsidRPr="003964A6">
        <w:tab/>
        <w:t>Header Handling Action:</w:t>
      </w:r>
    </w:p>
    <w:p w14:paraId="1135B917" w14:textId="77777777" w:rsidR="00081BAF" w:rsidRPr="003964A6" w:rsidRDefault="00081BAF" w:rsidP="00081BAF">
      <w:pPr>
        <w:pStyle w:val="B1"/>
      </w:pPr>
      <w:r w:rsidRPr="003964A6">
        <w:tab/>
        <w:t>The action to be performed on a specific header field. One of the following can be requested:</w:t>
      </w:r>
    </w:p>
    <w:p w14:paraId="550A720F" w14:textId="77777777" w:rsidR="00081BAF" w:rsidRPr="003964A6" w:rsidRDefault="00081BAF" w:rsidP="00081BAF">
      <w:pPr>
        <w:pStyle w:val="B2"/>
      </w:pPr>
      <w:r w:rsidRPr="003964A6">
        <w:t>-</w:t>
      </w:r>
      <w:r w:rsidRPr="003964A6">
        <w:tab/>
        <w:t>Detect. It is used to request the detection of a header field that is identified based on the UPF configuration referenced by the Header Information parameter and the information contained in the Header Value parameter, if it is provided.</w:t>
      </w:r>
    </w:p>
    <w:p w14:paraId="0CC686F7" w14:textId="77777777" w:rsidR="00081BAF" w:rsidRPr="003964A6" w:rsidRDefault="00081BAF" w:rsidP="00081BAF">
      <w:pPr>
        <w:pStyle w:val="B2"/>
      </w:pPr>
      <w:r w:rsidRPr="003964A6">
        <w:t>-</w:t>
      </w:r>
      <w:r w:rsidRPr="003964A6">
        <w:tab/>
        <w:t>Remove. It is used to request the removal of a header field that is identified based on the UPF configuration referenced by the Header Information parameter and the information contained in the Header Value parameter, if it is provided.</w:t>
      </w:r>
    </w:p>
    <w:p w14:paraId="37345938" w14:textId="77777777" w:rsidR="00081BAF" w:rsidRPr="003964A6" w:rsidRDefault="00081BAF" w:rsidP="00081BAF">
      <w:pPr>
        <w:pStyle w:val="B2"/>
      </w:pPr>
      <w:r w:rsidRPr="003964A6">
        <w:t>-</w:t>
      </w:r>
      <w:r w:rsidRPr="003964A6">
        <w:tab/>
        <w:t>Replace. It is used to request the replacement of information in a header field that is identified based on the UPF configuration referenced by the Header Information parameter. The information to be replaced in the header field is also defined by that UPF configuration. The Header Value contains information that is used for the replacement.</w:t>
      </w:r>
    </w:p>
    <w:p w14:paraId="6E4F889E" w14:textId="77777777" w:rsidR="00081BAF" w:rsidRPr="003964A6" w:rsidRDefault="00081BAF" w:rsidP="00081BAF">
      <w:pPr>
        <w:pStyle w:val="B2"/>
      </w:pPr>
      <w:r w:rsidRPr="003964A6">
        <w:t>-</w:t>
      </w:r>
      <w:r w:rsidRPr="003964A6">
        <w:tab/>
        <w:t>Insert. It is used to add a header field according to the UPF configuration referenced by the Header Information parameter. The Header Value contains information that is used for the insertion, if it is provided.</w:t>
      </w:r>
    </w:p>
    <w:p w14:paraId="7C38F5FA" w14:textId="77777777" w:rsidR="00081BAF" w:rsidRPr="003964A6" w:rsidRDefault="00081BAF" w:rsidP="00081BAF">
      <w:pPr>
        <w:pStyle w:val="B1"/>
      </w:pPr>
      <w:r w:rsidRPr="003964A6">
        <w:lastRenderedPageBreak/>
        <w:tab/>
        <w:t>When multiple actions are requested on the target traffic, the enforcement of the Header Handling Action is performed in the following order: Detect, Remove, Replace and Insert.</w:t>
      </w:r>
    </w:p>
    <w:p w14:paraId="30417D45" w14:textId="77777777" w:rsidR="00081BAF" w:rsidRPr="003964A6" w:rsidRDefault="00081BAF" w:rsidP="00081BAF">
      <w:pPr>
        <w:pStyle w:val="NO"/>
      </w:pPr>
      <w:r w:rsidRPr="003964A6">
        <w:t>NOTE 1:</w:t>
      </w:r>
      <w:r w:rsidRPr="003964A6">
        <w:tab/>
        <w:t>The execution order is relevant to build a request that has the intended impact on the traffic. For example, a header that is removed cannot be replaced.</w:t>
      </w:r>
    </w:p>
    <w:p w14:paraId="5B6F86DF" w14:textId="77777777" w:rsidR="00081BAF" w:rsidRPr="003964A6" w:rsidRDefault="00081BAF" w:rsidP="00081BAF">
      <w:pPr>
        <w:pStyle w:val="B1"/>
      </w:pPr>
      <w:r w:rsidRPr="003964A6">
        <w:t>6)</w:t>
      </w:r>
      <w:r w:rsidRPr="003964A6">
        <w:tab/>
        <w:t>Header Information:</w:t>
      </w:r>
    </w:p>
    <w:p w14:paraId="60960BCD" w14:textId="77777777" w:rsidR="00081BAF" w:rsidRPr="003964A6" w:rsidRDefault="00081BAF" w:rsidP="00081BAF">
      <w:pPr>
        <w:pStyle w:val="B1"/>
      </w:pPr>
      <w:r w:rsidRPr="003964A6">
        <w:tab/>
        <w:t>A reference to a UPF configuration which defines how to identify or build a specific header field for which to perform the header handling action.</w:t>
      </w:r>
    </w:p>
    <w:p w14:paraId="774F9BCC" w14:textId="77777777" w:rsidR="00081BAF" w:rsidRPr="003964A6" w:rsidRDefault="00081BAF" w:rsidP="00081BAF">
      <w:pPr>
        <w:pStyle w:val="B1"/>
      </w:pPr>
      <w:r w:rsidRPr="003964A6">
        <w:t>7)</w:t>
      </w:r>
      <w:r w:rsidRPr="003964A6">
        <w:tab/>
        <w:t>Header Value:</w:t>
      </w:r>
    </w:p>
    <w:p w14:paraId="40C43778" w14:textId="3840519E" w:rsidR="004173D2" w:rsidRPr="004173D2" w:rsidRDefault="00081BAF" w:rsidP="000A45DA">
      <w:pPr>
        <w:pStyle w:val="B1"/>
      </w:pPr>
      <w:r w:rsidRPr="003964A6">
        <w:tab/>
        <w:t xml:space="preserve">A string providing the value (or a reference to information </w:t>
      </w:r>
      <w:ins w:id="15" w:author="Huawei" w:date="2025-08-05T17:19:00Z">
        <w:r w:rsidR="00E42723">
          <w:t xml:space="preserve">that is </w:t>
        </w:r>
      </w:ins>
      <w:r w:rsidRPr="003964A6">
        <w:t>to be provided by SMF</w:t>
      </w:r>
      <w:ins w:id="16" w:author="Huawei" w:date="2025-07-31T17:17:00Z">
        <w:r w:rsidR="003A6FF1">
          <w:t xml:space="preserve"> or by UPF</w:t>
        </w:r>
      </w:ins>
      <w:r w:rsidRPr="003964A6">
        <w:t>) of the specific header field relevant for the action (</w:t>
      </w:r>
      <w:proofErr w:type="gramStart"/>
      <w:r w:rsidRPr="003964A6">
        <w:t>i.e.</w:t>
      </w:r>
      <w:proofErr w:type="gramEnd"/>
      <w:r w:rsidRPr="003964A6">
        <w:t xml:space="preserve"> to detect in case of actions Detect or Remove and for updating in case of actions Insert or Replace). Header Value may optionally be provided apart from the Replace action for which it is mandatory.</w:t>
      </w:r>
    </w:p>
    <w:p w14:paraId="0E05814A" w14:textId="797E8166" w:rsidR="00642D6E" w:rsidRPr="003964A6" w:rsidRDefault="00642D6E" w:rsidP="00642D6E">
      <w:pPr>
        <w:pStyle w:val="NO"/>
        <w:rPr>
          <w:ins w:id="17" w:author="Huawei" w:date="2025-08-01T10:09:00Z"/>
        </w:rPr>
      </w:pPr>
      <w:ins w:id="18" w:author="Huawei" w:date="2025-08-01T10:09:00Z">
        <w:r w:rsidRPr="003964A6">
          <w:t>NOTE 1</w:t>
        </w:r>
        <w:r>
          <w:t>a</w:t>
        </w:r>
        <w:r w:rsidRPr="003964A6">
          <w:t>:</w:t>
        </w:r>
        <w:r w:rsidRPr="003964A6">
          <w:tab/>
          <w:t xml:space="preserve">The </w:t>
        </w:r>
        <w:bookmarkStart w:id="19" w:name="_Hlk204936123"/>
        <w:r>
          <w:t xml:space="preserve">reference </w:t>
        </w:r>
      </w:ins>
      <w:ins w:id="20" w:author="Huawei" w:date="2025-08-01T10:15:00Z">
        <w:r>
          <w:t xml:space="preserve">to information to be provided by the UPF </w:t>
        </w:r>
      </w:ins>
      <w:bookmarkEnd w:id="19"/>
      <w:ins w:id="21" w:author="Huawei" w:date="2025-08-01T10:24:00Z">
        <w:r w:rsidR="00F618C2">
          <w:t>enables</w:t>
        </w:r>
      </w:ins>
      <w:ins w:id="22" w:author="Huawei" w:date="2025-08-01T10:16:00Z">
        <w:r>
          <w:t xml:space="preserve"> the forwarding of QoS monitoring reports via the </w:t>
        </w:r>
      </w:ins>
      <w:ins w:id="23" w:author="Huawei" w:date="2025-08-01T10:17:00Z">
        <w:r>
          <w:t>p</w:t>
        </w:r>
      </w:ins>
      <w:ins w:id="24" w:author="Huawei" w:date="2025-08-01T10:16:00Z">
        <w:r>
          <w:t xml:space="preserve">ayload </w:t>
        </w:r>
      </w:ins>
      <w:ins w:id="25" w:author="Huawei" w:date="2025-08-01T10:17:00Z">
        <w:r>
          <w:t>h</w:t>
        </w:r>
      </w:ins>
      <w:ins w:id="26" w:author="Huawei" w:date="2025-08-01T10:16:00Z">
        <w:r>
          <w:t>eader</w:t>
        </w:r>
      </w:ins>
      <w:ins w:id="27" w:author="Huawei" w:date="2025-08-01T10:09:00Z">
        <w:r w:rsidRPr="003964A6">
          <w:t>.</w:t>
        </w:r>
      </w:ins>
      <w:ins w:id="28" w:author="Huawei" w:date="2025-08-01T10:19:00Z">
        <w:r>
          <w:t xml:space="preserve"> </w:t>
        </w:r>
      </w:ins>
      <w:ins w:id="29" w:author="Huawei" w:date="2025-08-01T13:49:00Z">
        <w:r w:rsidR="001801E6">
          <w:t xml:space="preserve">The </w:t>
        </w:r>
      </w:ins>
      <w:ins w:id="30" w:author="Huawei" w:date="2025-08-01T13:48:00Z">
        <w:r w:rsidR="001801E6" w:rsidRPr="00531554">
          <w:t>Notification Correlation ID</w:t>
        </w:r>
      </w:ins>
      <w:ins w:id="31" w:author="Huawei" w:date="2025-08-01T13:49:00Z">
        <w:r w:rsidR="001801E6">
          <w:t xml:space="preserve"> of the QoS monitoring process is used as reference and </w:t>
        </w:r>
      </w:ins>
      <w:ins w:id="32" w:author="Huawei" w:date="2025-08-01T13:50:00Z">
        <w:r w:rsidR="001801E6">
          <w:t>t</w:t>
        </w:r>
      </w:ins>
      <w:ins w:id="33" w:author="Huawei" w:date="2025-08-01T13:49:00Z">
        <w:r w:rsidR="001801E6">
          <w:t xml:space="preserve">he QoS monitoring reports are stored </w:t>
        </w:r>
      </w:ins>
      <w:ins w:id="34" w:author="Huawei" w:date="2025-08-01T13:50:00Z">
        <w:r w:rsidR="001801E6">
          <w:t>by the UPF for</w:t>
        </w:r>
      </w:ins>
      <w:ins w:id="35" w:author="Huawei" w:date="2025-08-01T13:49:00Z">
        <w:r w:rsidR="001801E6">
          <w:t xml:space="preserve"> this reference</w:t>
        </w:r>
      </w:ins>
      <w:ins w:id="36" w:author="Huawei" w:date="2025-08-01T13:47:00Z">
        <w:r w:rsidR="001801E6">
          <w:t>.</w:t>
        </w:r>
      </w:ins>
    </w:p>
    <w:p w14:paraId="0AC79D88" w14:textId="77777777" w:rsidR="00081BAF" w:rsidRPr="003964A6" w:rsidRDefault="00081BAF" w:rsidP="00081BAF">
      <w:pPr>
        <w:pStyle w:val="B1"/>
      </w:pPr>
      <w:r w:rsidRPr="003964A6">
        <w:t>8)</w:t>
      </w:r>
      <w:r w:rsidRPr="003964A6">
        <w:tab/>
        <w:t>Header Handling Condition:</w:t>
      </w:r>
    </w:p>
    <w:p w14:paraId="26F32E4B" w14:textId="1A511739" w:rsidR="00081BAF" w:rsidRPr="003964A6" w:rsidRDefault="00081BAF" w:rsidP="00081BAF">
      <w:pPr>
        <w:pStyle w:val="B1"/>
      </w:pPr>
      <w:r w:rsidRPr="003964A6">
        <w:tab/>
        <w:t>This defines how to apply the Header Handling Action. It may have one of the following values: every match</w:t>
      </w:r>
      <w:ins w:id="37" w:author="Huawei" w:date="2025-07-31T17:19:00Z">
        <w:r w:rsidR="00C3432F">
          <w:t>,</w:t>
        </w:r>
      </w:ins>
      <w:r w:rsidRPr="003964A6">
        <w:t xml:space="preserve"> </w:t>
      </w:r>
      <w:del w:id="38" w:author="Huawei" w:date="2025-07-31T17:19:00Z">
        <w:r w:rsidRPr="003964A6" w:rsidDel="00C3432F">
          <w:delText xml:space="preserve">or </w:delText>
        </w:r>
      </w:del>
      <w:r w:rsidRPr="003964A6">
        <w:t>only for the first match</w:t>
      </w:r>
      <w:ins w:id="39" w:author="Huawei" w:date="2025-07-31T17:19:00Z">
        <w:r w:rsidR="00C3432F">
          <w:t xml:space="preserve"> or </w:t>
        </w:r>
        <w:bookmarkStart w:id="40" w:name="_Hlk204949066"/>
        <w:r w:rsidR="00C3432F">
          <w:t xml:space="preserve">when </w:t>
        </w:r>
      </w:ins>
      <w:ins w:id="41" w:author="Huawei" w:date="2025-07-31T17:20:00Z">
        <w:r w:rsidR="00C3432F">
          <w:t>information to be provided by UPF becomes available</w:t>
        </w:r>
      </w:ins>
      <w:bookmarkEnd w:id="40"/>
      <w:r w:rsidRPr="003964A6">
        <w:t>.</w:t>
      </w:r>
    </w:p>
    <w:p w14:paraId="27610232" w14:textId="1EE88A2E" w:rsidR="00B81A0E" w:rsidRDefault="00081BAF" w:rsidP="006F4DEE">
      <w:pPr>
        <w:pStyle w:val="NO"/>
      </w:pPr>
      <w:r w:rsidRPr="003964A6">
        <w:t>NOTE 2:</w:t>
      </w:r>
      <w:r w:rsidRPr="003964A6">
        <w:tab/>
        <w:t>In addition, Spatial Validity Condition and Temporary Validity Condition parameters in the request can be used to indicate that the request applies only in certain UE location(s) or during certain time interval(s), respectively.</w:t>
      </w:r>
    </w:p>
    <w:p w14:paraId="73A1735F" w14:textId="77777777" w:rsidR="00081BAF" w:rsidRPr="003964A6" w:rsidRDefault="00081BAF" w:rsidP="00081BAF">
      <w:pPr>
        <w:pStyle w:val="B1"/>
      </w:pPr>
      <w:r w:rsidRPr="003964A6">
        <w:t>9)</w:t>
      </w:r>
      <w:r w:rsidRPr="003964A6">
        <w:tab/>
        <w:t>Header Handling Reporting:</w:t>
      </w:r>
    </w:p>
    <w:p w14:paraId="13D3FD6C" w14:textId="77777777" w:rsidR="00081BAF" w:rsidRPr="003964A6" w:rsidRDefault="00081BAF" w:rsidP="00081BAF">
      <w:pPr>
        <w:pStyle w:val="B1"/>
      </w:pPr>
      <w:r w:rsidRPr="003964A6">
        <w:tab/>
        <w:t>Indicates whether reporting is requested for the performed Header Handling Action or not. In addition, to reduce signalling, the consumer may provide:</w:t>
      </w:r>
    </w:p>
    <w:p w14:paraId="46ADE017" w14:textId="77777777" w:rsidR="00081BAF" w:rsidRPr="003964A6" w:rsidRDefault="00081BAF" w:rsidP="00081BAF">
      <w:pPr>
        <w:pStyle w:val="B2"/>
      </w:pPr>
      <w:r w:rsidRPr="003964A6">
        <w:t>-</w:t>
      </w:r>
      <w:r w:rsidRPr="003964A6">
        <w:tab/>
        <w:t>Reporting suggestion information as described in clause 5.8.2.17.</w:t>
      </w:r>
    </w:p>
    <w:p w14:paraId="177AB39D" w14:textId="77777777" w:rsidR="00081BAF" w:rsidRPr="003964A6" w:rsidRDefault="00081BAF" w:rsidP="00081BAF">
      <w:pPr>
        <w:pStyle w:val="B2"/>
      </w:pPr>
      <w:r w:rsidRPr="003964A6">
        <w:t>-</w:t>
      </w:r>
      <w:r w:rsidRPr="003964A6">
        <w:tab/>
        <w:t>One-Time-Report indication, if the reporting of a first occurrence of the action per packet flow is enough.</w:t>
      </w:r>
    </w:p>
    <w:p w14:paraId="59495F08" w14:textId="77777777" w:rsidR="00081BAF" w:rsidRPr="003964A6" w:rsidRDefault="00081BAF" w:rsidP="00081BAF">
      <w:pPr>
        <w:pStyle w:val="B1"/>
      </w:pPr>
      <w:r w:rsidRPr="003964A6">
        <w:tab/>
        <w:t>When reporting is requested for an Action, the AF shall also provide Header Handling Reporting Endpoint.</w:t>
      </w:r>
    </w:p>
    <w:p w14:paraId="6ECF9D4E" w14:textId="77777777" w:rsidR="00081BAF" w:rsidRPr="003964A6" w:rsidRDefault="00081BAF" w:rsidP="00081BAF">
      <w:pPr>
        <w:pStyle w:val="B1"/>
      </w:pPr>
      <w:r w:rsidRPr="003964A6">
        <w:t>10)</w:t>
      </w:r>
      <w:r w:rsidRPr="003964A6">
        <w:tab/>
        <w:t>Header Handling Control Reference:</w:t>
      </w:r>
    </w:p>
    <w:p w14:paraId="2DD2ACA7" w14:textId="77777777" w:rsidR="00081BAF" w:rsidRPr="003964A6" w:rsidRDefault="00081BAF" w:rsidP="00081BAF">
      <w:pPr>
        <w:pStyle w:val="B1"/>
      </w:pPr>
      <w:r w:rsidRPr="003964A6">
        <w:tab/>
        <w:t>A reference to a Header Handling Action related information that is pre-configured in the UPF. This pre-configuration in UPF comprise parameters 4-9. The Header Handling Control Reference can be provided in the AF request instead of providing the parameters of the Header Handling Control Information individually.</w:t>
      </w:r>
    </w:p>
    <w:p w14:paraId="7EAD5193" w14:textId="1C4E38AB" w:rsidR="003B703B" w:rsidRPr="00081BAF" w:rsidRDefault="00081BAF" w:rsidP="00081BAF">
      <w:pPr>
        <w:pStyle w:val="NO"/>
      </w:pPr>
      <w:r w:rsidRPr="003964A6">
        <w:t>NOTE 3:</w:t>
      </w:r>
      <w:r w:rsidRPr="003964A6">
        <w:tab/>
        <w:t>The reference to a Header Handling Control information that is pre-configured in the UPF and the corresponding header handling behaviour has to be agreed as part of the SLA. In a deployment, for simplicity, an operator can choose to set this reference to the same value as the Header Handling Detection Reference.</w:t>
      </w:r>
      <w:bookmarkEnd w:id="3"/>
      <w:bookmarkEnd w:id="4"/>
      <w:bookmarkEnd w:id="5"/>
      <w:bookmarkEnd w:id="6"/>
      <w:bookmarkEnd w:id="7"/>
      <w:bookmarkEnd w:id="8"/>
      <w:bookmarkEnd w:id="9"/>
    </w:p>
    <w:p w14:paraId="1557EA72" w14:textId="77777777" w:rsidR="003B703B" w:rsidRDefault="003B703B">
      <w:pPr>
        <w:rPr>
          <w:noProof/>
        </w:rPr>
        <w:sectPr w:rsidR="003B703B">
          <w:headerReference w:type="even" r:id="rId13"/>
          <w:footnotePr>
            <w:numRestart w:val="eachSect"/>
          </w:footnotePr>
          <w:pgSz w:w="11907" w:h="16840" w:code="9"/>
          <w:pgMar w:top="1418" w:right="1134" w:bottom="1134" w:left="1134" w:header="680" w:footer="567" w:gutter="0"/>
          <w:cols w:space="720"/>
        </w:sectPr>
      </w:pPr>
    </w:p>
    <w:p w14:paraId="68C9CD36" w14:textId="7FE9FDB9" w:rsidR="001E41F3"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8352EBD" w14:textId="77777777" w:rsidR="00F618C2" w:rsidRPr="003964A6" w:rsidRDefault="00F618C2" w:rsidP="00F618C2">
      <w:pPr>
        <w:pStyle w:val="4"/>
      </w:pPr>
      <w:bookmarkStart w:id="42" w:name="_Toc201159790"/>
      <w:bookmarkStart w:id="43" w:name="_Toc201159797"/>
      <w:r w:rsidRPr="003964A6">
        <w:t>5.8.2.18</w:t>
      </w:r>
      <w:r w:rsidRPr="003964A6">
        <w:tab/>
        <w:t>QoS Flow related QoS monitoring and reporting</w:t>
      </w:r>
      <w:bookmarkEnd w:id="42"/>
    </w:p>
    <w:p w14:paraId="0B4EDF48" w14:textId="77777777" w:rsidR="00F618C2" w:rsidRPr="003964A6" w:rsidRDefault="00F618C2" w:rsidP="00F618C2">
      <w:r w:rsidRPr="003964A6">
        <w:t>The SMF may configure the UPF to perform QoS monitoring for a QoS Flow and to report the monitoring results with the help of the following parameters provided in the Session Reporting Rule (SRR) described in clause 5.8.5.11:</w:t>
      </w:r>
    </w:p>
    <w:p w14:paraId="6BD87FBB" w14:textId="77777777" w:rsidR="00F618C2" w:rsidRPr="003964A6" w:rsidRDefault="00F618C2" w:rsidP="00F618C2">
      <w:pPr>
        <w:pStyle w:val="B1"/>
      </w:pPr>
      <w:r w:rsidRPr="003964A6">
        <w:t>-</w:t>
      </w:r>
      <w:r w:rsidRPr="003964A6">
        <w:tab/>
      </w:r>
      <w:r w:rsidRPr="003964A6">
        <w:rPr>
          <w:i/>
          <w:iCs/>
        </w:rPr>
        <w:t>QoS monitoring parameter(s)</w:t>
      </w:r>
      <w:r w:rsidRPr="003964A6">
        <w:t xml:space="preserve"> indicating the subject of the QoS monitoring as defined in clause 5.45;</w:t>
      </w:r>
    </w:p>
    <w:p w14:paraId="6BA91A13" w14:textId="77777777" w:rsidR="00F618C2" w:rsidRPr="003964A6" w:rsidRDefault="00F618C2" w:rsidP="00F618C2">
      <w:pPr>
        <w:pStyle w:val="NO"/>
      </w:pPr>
      <w:r w:rsidRPr="003964A6">
        <w:t>NOTE 1:</w:t>
      </w:r>
      <w:r w:rsidRPr="003964A6">
        <w:tab/>
        <w:t>Clause 5.45 contains specific description about the UPF configuration for QoS monitoring for the respective QoS monitoring parameter.</w:t>
      </w:r>
    </w:p>
    <w:p w14:paraId="515A2F88" w14:textId="77777777" w:rsidR="00F618C2" w:rsidRPr="003964A6" w:rsidRDefault="00F618C2" w:rsidP="00F618C2">
      <w:pPr>
        <w:pStyle w:val="B1"/>
      </w:pPr>
      <w:r w:rsidRPr="003964A6">
        <w:t>-</w:t>
      </w:r>
      <w:r w:rsidRPr="003964A6">
        <w:tab/>
      </w:r>
      <w:r w:rsidRPr="003964A6">
        <w:rPr>
          <w:i/>
          <w:iCs/>
        </w:rPr>
        <w:t>Reporting period</w:t>
      </w:r>
      <w:r w:rsidRPr="003964A6">
        <w:t xml:space="preserve"> indicating the time interval in which a new measurement result and a potential report has to be available. Generally, if no measurement result is available to the UPF within the </w:t>
      </w:r>
      <w:r w:rsidRPr="003964A6">
        <w:rPr>
          <w:i/>
          <w:iCs/>
        </w:rPr>
        <w:t>Reporting period</w:t>
      </w:r>
      <w:r w:rsidRPr="003964A6">
        <w:t>, the UPF shall report a measurement failure; however, for some QoS monitoring parameters (</w:t>
      </w:r>
      <w:proofErr w:type="gramStart"/>
      <w:r w:rsidRPr="003964A6">
        <w:t>e.g.</w:t>
      </w:r>
      <w:proofErr w:type="gramEnd"/>
      <w:r w:rsidRPr="003964A6">
        <w:t xml:space="preserve"> congestion information, PDV and data rate, available bitrate), the measurement failure report is not applicable.</w:t>
      </w:r>
    </w:p>
    <w:p w14:paraId="0BDE4C27" w14:textId="77777777" w:rsidR="00F618C2" w:rsidRPr="003964A6" w:rsidRDefault="00F618C2" w:rsidP="00F618C2">
      <w:pPr>
        <w:pStyle w:val="B1"/>
      </w:pPr>
      <w:r w:rsidRPr="003964A6">
        <w:t>-</w:t>
      </w:r>
      <w:r w:rsidRPr="003964A6">
        <w:tab/>
      </w:r>
      <w:r w:rsidRPr="003964A6">
        <w:rPr>
          <w:i/>
          <w:iCs/>
        </w:rPr>
        <w:t>Reporting frequency</w:t>
      </w:r>
      <w:r w:rsidRPr="003964A6">
        <w:t xml:space="preserve"> indicating the type of the reporting as "periodic" or "event triggered":</w:t>
      </w:r>
    </w:p>
    <w:p w14:paraId="6A1C1C2D" w14:textId="77777777" w:rsidR="00F618C2" w:rsidRPr="003964A6" w:rsidRDefault="00F618C2" w:rsidP="00F618C2">
      <w:pPr>
        <w:pStyle w:val="B2"/>
      </w:pPr>
      <w:r w:rsidRPr="003964A6">
        <w:t>-</w:t>
      </w:r>
      <w:r w:rsidRPr="003964A6">
        <w:tab/>
        <w:t xml:space="preserve">If the </w:t>
      </w:r>
      <w:r w:rsidRPr="003964A6">
        <w:rPr>
          <w:i/>
          <w:iCs/>
        </w:rPr>
        <w:t>Reporting frequency</w:t>
      </w:r>
      <w:r w:rsidRPr="003964A6">
        <w:t xml:space="preserve"> indicates "periodic", the UPF shall send a report each time the reporting period is over.</w:t>
      </w:r>
    </w:p>
    <w:p w14:paraId="5371EA66" w14:textId="77777777" w:rsidR="00F618C2" w:rsidRPr="003964A6" w:rsidRDefault="00F618C2" w:rsidP="00F618C2">
      <w:pPr>
        <w:pStyle w:val="B2"/>
      </w:pPr>
      <w:r w:rsidRPr="003964A6">
        <w:t>-</w:t>
      </w:r>
      <w:r w:rsidRPr="003964A6">
        <w:tab/>
        <w:t xml:space="preserve">If the </w:t>
      </w:r>
      <w:r w:rsidRPr="003964A6">
        <w:rPr>
          <w:i/>
          <w:iCs/>
        </w:rPr>
        <w:t>Reporting frequency</w:t>
      </w:r>
      <w:r w:rsidRPr="003964A6">
        <w:t xml:space="preserve"> indicates "event triggered", a </w:t>
      </w:r>
      <w:r w:rsidRPr="003964A6">
        <w:rPr>
          <w:i/>
          <w:iCs/>
        </w:rPr>
        <w:t>Reporting threshold</w:t>
      </w:r>
      <w:r w:rsidRPr="003964A6">
        <w:t xml:space="preserve"> for each parameter in the </w:t>
      </w:r>
      <w:r w:rsidRPr="003964A6">
        <w:rPr>
          <w:i/>
          <w:iCs/>
        </w:rPr>
        <w:t>QoS monitoring parameter(s)</w:t>
      </w:r>
      <w:r w:rsidRPr="003964A6">
        <w:t xml:space="preserve"> and a </w:t>
      </w:r>
      <w:proofErr w:type="gramStart"/>
      <w:r w:rsidRPr="003964A6">
        <w:rPr>
          <w:i/>
          <w:iCs/>
        </w:rPr>
        <w:t>Minimum</w:t>
      </w:r>
      <w:proofErr w:type="gramEnd"/>
      <w:r w:rsidRPr="003964A6">
        <w:rPr>
          <w:i/>
          <w:iCs/>
        </w:rPr>
        <w:t xml:space="preserve"> waiting time</w:t>
      </w:r>
      <w:r w:rsidRPr="003964A6">
        <w:t xml:space="preserve"> are provided as well. The UPF shall send a report when the measurement result matches or exceeds the indicated </w:t>
      </w:r>
      <w:r w:rsidRPr="003964A6">
        <w:rPr>
          <w:i/>
          <w:iCs/>
        </w:rPr>
        <w:t>Reporting threshold</w:t>
      </w:r>
      <w:r w:rsidRPr="003964A6">
        <w:t xml:space="preserve">. Subsequent reports should not be sent by the UPF during the </w:t>
      </w:r>
      <w:r w:rsidRPr="003964A6">
        <w:rPr>
          <w:i/>
          <w:iCs/>
        </w:rPr>
        <w:t>Minimum waiting time</w:t>
      </w:r>
      <w:r w:rsidRPr="003964A6">
        <w:t xml:space="preserve">. The UPF shall continue to report a measurement result that matches or exceeds the indicated </w:t>
      </w:r>
      <w:r w:rsidRPr="003964A6">
        <w:rPr>
          <w:i/>
          <w:iCs/>
        </w:rPr>
        <w:t>Reporting Threshold</w:t>
      </w:r>
      <w:r w:rsidRPr="003964A6">
        <w:t xml:space="preserve"> when the </w:t>
      </w:r>
      <w:r w:rsidRPr="003964A6">
        <w:rPr>
          <w:i/>
          <w:iCs/>
        </w:rPr>
        <w:t>Minimum waiting time</w:t>
      </w:r>
      <w:r w:rsidRPr="003964A6">
        <w:t xml:space="preserve"> is over.</w:t>
      </w:r>
    </w:p>
    <w:p w14:paraId="543A3527" w14:textId="77777777" w:rsidR="00F618C2" w:rsidRPr="003964A6" w:rsidRDefault="00F618C2" w:rsidP="00F618C2">
      <w:pPr>
        <w:pStyle w:val="NO"/>
      </w:pPr>
      <w:r w:rsidRPr="003964A6">
        <w:t>NOTE 2:</w:t>
      </w:r>
      <w:r w:rsidRPr="003964A6">
        <w:tab/>
        <w:t xml:space="preserve">As an implementation option, the UPF can be configured to send subsequent report(s) during the </w:t>
      </w:r>
      <w:r w:rsidRPr="003964A6">
        <w:rPr>
          <w:i/>
          <w:iCs/>
        </w:rPr>
        <w:t>Minimum waiting time</w:t>
      </w:r>
      <w:r w:rsidRPr="003964A6">
        <w:t xml:space="preserve">, </w:t>
      </w:r>
      <w:proofErr w:type="gramStart"/>
      <w:r w:rsidRPr="003964A6">
        <w:t>e.g.</w:t>
      </w:r>
      <w:proofErr w:type="gramEnd"/>
      <w:r w:rsidRPr="003964A6">
        <w:t xml:space="preserve"> if the UPF determines that this report is considerably different from the previous report.</w:t>
      </w:r>
    </w:p>
    <w:p w14:paraId="5815FACC" w14:textId="77777777" w:rsidR="00F618C2" w:rsidRPr="003964A6" w:rsidRDefault="00F618C2" w:rsidP="00F618C2">
      <w:pPr>
        <w:pStyle w:val="B1"/>
      </w:pPr>
      <w:r w:rsidRPr="003964A6">
        <w:t>-</w:t>
      </w:r>
      <w:r w:rsidRPr="003964A6">
        <w:tab/>
        <w:t xml:space="preserve">(Optional) </w:t>
      </w:r>
      <w:r w:rsidRPr="003964A6">
        <w:rPr>
          <w:i/>
          <w:iCs/>
        </w:rPr>
        <w:t>Target of the reporting and Indication of direct event notification</w:t>
      </w:r>
      <w:r w:rsidRPr="003964A6">
        <w:t xml:space="preserve"> indicating that the UPF shall send the reports to a different NF than the SMF (</w:t>
      </w:r>
      <w:proofErr w:type="gramStart"/>
      <w:r w:rsidRPr="003964A6">
        <w:t>e.g.</w:t>
      </w:r>
      <w:proofErr w:type="gramEnd"/>
      <w:r w:rsidRPr="003964A6">
        <w:t xml:space="preserve"> to the NEF/AF or the NWDAF/DCCF/MFAF). The NF is identified by </w:t>
      </w:r>
      <w:r w:rsidRPr="00811D5E">
        <w:t xml:space="preserve">a Notification Target Address and a </w:t>
      </w:r>
      <w:bookmarkStart w:id="44" w:name="_Hlk204937075"/>
      <w:r w:rsidRPr="00811D5E">
        <w:t>Notification Correlation ID</w:t>
      </w:r>
      <w:bookmarkEnd w:id="44"/>
      <w:r w:rsidRPr="003964A6">
        <w:t xml:space="preserve">. The SMF can also indicate that the UPF shall send the reports to both, the NF indicated by the </w:t>
      </w:r>
      <w:r w:rsidRPr="003964A6">
        <w:rPr>
          <w:i/>
          <w:iCs/>
        </w:rPr>
        <w:t>Target of reporting</w:t>
      </w:r>
      <w:r w:rsidRPr="003964A6">
        <w:t xml:space="preserve"> and to the SMF. If so, the UPF shall send the reports to the SMF as well. If the </w:t>
      </w:r>
      <w:r w:rsidRPr="003964A6">
        <w:rPr>
          <w:i/>
          <w:iCs/>
        </w:rPr>
        <w:t>Indication of direct event notification</w:t>
      </w:r>
      <w:r w:rsidRPr="003964A6">
        <w:t xml:space="preserve"> is not provided, the UPF shall send the reports to the SMF.</w:t>
      </w:r>
    </w:p>
    <w:p w14:paraId="5E4357F2" w14:textId="77777777" w:rsidR="00F618C2" w:rsidRPr="003964A6" w:rsidRDefault="00F618C2" w:rsidP="00F618C2">
      <w:pPr>
        <w:pStyle w:val="B1"/>
      </w:pPr>
      <w:r w:rsidRPr="003964A6">
        <w:t>-</w:t>
      </w:r>
      <w:r w:rsidRPr="003964A6">
        <w:tab/>
        <w:t xml:space="preserve">(Optional) </w:t>
      </w:r>
      <w:r w:rsidRPr="003964A6">
        <w:rPr>
          <w:i/>
          <w:iCs/>
        </w:rPr>
        <w:t>Reporting suggestion information</w:t>
      </w:r>
      <w:r w:rsidRPr="003964A6">
        <w:t xml:space="preserve"> as defined in clause 5.8.2.17 applicable to </w:t>
      </w:r>
      <w:r w:rsidRPr="003964A6">
        <w:rPr>
          <w:i/>
          <w:iCs/>
        </w:rPr>
        <w:t>Target of the reporting</w:t>
      </w:r>
      <w:r w:rsidRPr="003964A6">
        <w:t xml:space="preserve"> to reduce the UPF performance impacts.</w:t>
      </w:r>
      <w:r>
        <w:t xml:space="preserve"> The SMF includes Reporting Suggestion information if received in a subscription to UPF QoS Monitoring event sent by the consumer via SMF for UPF Data Collection (see clause 4.15.4.5 of TS 23.502 [3]).</w:t>
      </w:r>
    </w:p>
    <w:p w14:paraId="5891D812" w14:textId="77777777" w:rsidR="00F618C2" w:rsidRPr="003964A6" w:rsidRDefault="00F618C2" w:rsidP="00F618C2">
      <w:pPr>
        <w:pStyle w:val="B1"/>
      </w:pPr>
      <w:r w:rsidRPr="003964A6">
        <w:t>-</w:t>
      </w:r>
      <w:r w:rsidRPr="003964A6">
        <w:tab/>
        <w:t xml:space="preserve">(Optional) </w:t>
      </w:r>
      <w:r w:rsidRPr="003964A6">
        <w:rPr>
          <w:i/>
          <w:iCs/>
        </w:rPr>
        <w:t>Indication of QoS Flow associated with the default QoS Rule</w:t>
      </w:r>
      <w:r w:rsidRPr="003964A6">
        <w:t xml:space="preserve"> (see clause 4.15.4.5.1 of TS 23.502 [3]). The UPF shall forward this indication, that the QoS monitoring report is for the QoS Flow associated with the default QoS Rule, in the </w:t>
      </w:r>
      <w:proofErr w:type="spellStart"/>
      <w:r w:rsidRPr="003964A6">
        <w:t>Nupf_EventExposure_Notify</w:t>
      </w:r>
      <w:proofErr w:type="spellEnd"/>
      <w:r w:rsidRPr="003964A6">
        <w:t xml:space="preserve"> service operation when sending reports.</w:t>
      </w:r>
    </w:p>
    <w:p w14:paraId="6E1B1FB9" w14:textId="77777777" w:rsidR="00F618C2" w:rsidRPr="003964A6" w:rsidRDefault="00F618C2" w:rsidP="00F618C2">
      <w:pPr>
        <w:pStyle w:val="B1"/>
      </w:pPr>
      <w:r w:rsidRPr="003964A6">
        <w:t>-</w:t>
      </w:r>
      <w:r w:rsidRPr="003964A6">
        <w:tab/>
        <w:t xml:space="preserve">(Optional) </w:t>
      </w:r>
      <w:r w:rsidRPr="000C4830">
        <w:rPr>
          <w:i/>
          <w:iCs/>
        </w:rPr>
        <w:t>Remaining data reporting indication</w:t>
      </w:r>
      <w:r w:rsidRPr="003964A6">
        <w:t>. The SMF includes this indication if received in a subscription to UPF QoS Monitoring event sent by the consumer via SMF for UPF Data Collection (see clause 4.15.4.5). It indicates that the consumer requests that, at N4 session release, UPF reports any collected data not yet sent. UPF may send any collected data not yet sent to the UPF event consumer considering the Remaining data reporting indication and/or local configuration as described in clause 4.15.4.5.6 of TS 23.502 [3].</w:t>
      </w:r>
    </w:p>
    <w:p w14:paraId="219CFFB5" w14:textId="77777777" w:rsidR="00F618C2" w:rsidRPr="003964A6" w:rsidRDefault="00F618C2" w:rsidP="00F618C2">
      <w:r w:rsidRPr="003964A6">
        <w:t>The UPF shall send the QoS Monitoring Report as follows:</w:t>
      </w:r>
    </w:p>
    <w:p w14:paraId="1F0A9434" w14:textId="77777777" w:rsidR="00F618C2" w:rsidRPr="003964A6" w:rsidRDefault="00F618C2" w:rsidP="00F618C2">
      <w:pPr>
        <w:pStyle w:val="B1"/>
      </w:pPr>
      <w:r w:rsidRPr="003964A6">
        <w:t>-</w:t>
      </w:r>
      <w:r w:rsidRPr="003964A6">
        <w:tab/>
        <w:t>when the UPF sends reports to the SMF, the UPF shall use QoS Monitoring Reports as described in clause 5.8.5.12; and/or</w:t>
      </w:r>
    </w:p>
    <w:p w14:paraId="73E4535F" w14:textId="7BD7667C" w:rsidR="00F618C2" w:rsidRPr="003964A6" w:rsidRDefault="00F618C2" w:rsidP="00F618C2">
      <w:pPr>
        <w:pStyle w:val="B1"/>
      </w:pPr>
      <w:r w:rsidRPr="003964A6">
        <w:t>-</w:t>
      </w:r>
      <w:r w:rsidRPr="003964A6">
        <w:tab/>
        <w:t>When the UPF sends reports to a different NF than the SMF (</w:t>
      </w:r>
      <w:proofErr w:type="gramStart"/>
      <w:r w:rsidRPr="003964A6">
        <w:t>e.g.</w:t>
      </w:r>
      <w:proofErr w:type="gramEnd"/>
      <w:r w:rsidRPr="003964A6">
        <w:t xml:space="preserve"> the NEF/AF or the NWDAF/DCCF/MFAF), the UPF shall use the </w:t>
      </w:r>
      <w:proofErr w:type="spellStart"/>
      <w:r w:rsidRPr="003964A6">
        <w:t>Nupf_EventExposure_Notify</w:t>
      </w:r>
      <w:proofErr w:type="spellEnd"/>
      <w:r w:rsidRPr="003964A6">
        <w:t xml:space="preserve"> service operation described in clause 5.2.26.2.2 of TS 23.502 [3]</w:t>
      </w:r>
      <w:ins w:id="45" w:author="Huawei" w:date="2025-08-01T10:33:00Z">
        <w:r w:rsidR="00531554">
          <w:t xml:space="preserve"> unless the Target of reporting indicates UPF</w:t>
        </w:r>
      </w:ins>
      <w:r w:rsidRPr="003964A6">
        <w:t>.</w:t>
      </w:r>
      <w:ins w:id="46" w:author="Huawei" w:date="2025-08-01T10:36:00Z">
        <w:r w:rsidR="00531554">
          <w:t xml:space="preserve"> If the Target of reporting indicates UPF, the UPF shall </w:t>
        </w:r>
      </w:ins>
      <w:ins w:id="47" w:author="Huawei" w:date="2025-08-01T10:39:00Z">
        <w:r w:rsidR="00531554">
          <w:t>store</w:t>
        </w:r>
      </w:ins>
      <w:ins w:id="48" w:author="Huawei" w:date="2025-08-01T10:36:00Z">
        <w:r w:rsidR="00531554">
          <w:t xml:space="preserve"> the </w:t>
        </w:r>
        <w:r w:rsidR="00531554" w:rsidRPr="003964A6">
          <w:t>QoS Monitoring Report</w:t>
        </w:r>
        <w:r w:rsidR="00531554">
          <w:t xml:space="preserve"> inte</w:t>
        </w:r>
      </w:ins>
      <w:ins w:id="49" w:author="Huawei" w:date="2025-08-01T10:37:00Z">
        <w:r w:rsidR="00531554">
          <w:t xml:space="preserve">rnally </w:t>
        </w:r>
      </w:ins>
      <w:ins w:id="50" w:author="Huawei" w:date="2025-08-01T10:39:00Z">
        <w:r w:rsidR="00FF600E">
          <w:t>together with</w:t>
        </w:r>
      </w:ins>
      <w:ins w:id="51" w:author="Huawei" w:date="2025-08-01T10:37:00Z">
        <w:r w:rsidR="00531554">
          <w:t xml:space="preserve"> the </w:t>
        </w:r>
        <w:r w:rsidR="00531554" w:rsidRPr="00531554">
          <w:t>Notification Correlation ID</w:t>
        </w:r>
        <w:r w:rsidR="00531554">
          <w:t>.</w:t>
        </w:r>
      </w:ins>
    </w:p>
    <w:p w14:paraId="2566FC39" w14:textId="43818539" w:rsidR="00FF600E" w:rsidRDefault="00FF600E" w:rsidP="00FF600E">
      <w:pPr>
        <w:pStyle w:val="NO"/>
        <w:rPr>
          <w:ins w:id="52" w:author="Huawei" w:date="2025-08-01T10:40:00Z"/>
        </w:rPr>
      </w:pPr>
      <w:ins w:id="53" w:author="Huawei" w:date="2025-08-01T10:40:00Z">
        <w:r>
          <w:lastRenderedPageBreak/>
          <w:t>NOTE 3:</w:t>
        </w:r>
        <w:r>
          <w:tab/>
        </w:r>
      </w:ins>
      <w:ins w:id="54" w:author="Huawei" w:date="2025-08-01T10:42:00Z">
        <w:r>
          <w:t xml:space="preserve">Storing the </w:t>
        </w:r>
        <w:r w:rsidRPr="003964A6">
          <w:t>QoS Monitoring Report</w:t>
        </w:r>
        <w:r>
          <w:t xml:space="preserve"> </w:t>
        </w:r>
      </w:ins>
      <w:ins w:id="55" w:author="Huawei" w:date="2025-08-01T10:40:00Z">
        <w:r>
          <w:t xml:space="preserve">UPF </w:t>
        </w:r>
      </w:ins>
      <w:ins w:id="56" w:author="Huawei" w:date="2025-08-01T10:41:00Z">
        <w:r>
          <w:t>internal</w:t>
        </w:r>
      </w:ins>
      <w:ins w:id="57" w:author="Huawei" w:date="2025-08-01T10:42:00Z">
        <w:r>
          <w:t>ly</w:t>
        </w:r>
      </w:ins>
      <w:ins w:id="58" w:author="Huawei" w:date="2025-08-01T10:40:00Z">
        <w:r>
          <w:t xml:space="preserve"> </w:t>
        </w:r>
      </w:ins>
      <w:ins w:id="59" w:author="Huawei" w:date="2025-08-01T10:41:00Z">
        <w:r>
          <w:t xml:space="preserve">enables </w:t>
        </w:r>
      </w:ins>
      <w:ins w:id="60" w:author="Huawei" w:date="2025-08-01T10:40:00Z">
        <w:r>
          <w:t xml:space="preserve">the forwarding of the QoS monitoring reports via the Handling of Payload Headers as described in clause </w:t>
        </w:r>
      </w:ins>
      <w:ins w:id="61" w:author="Huawei" w:date="2025-08-01T10:41:00Z">
        <w:r>
          <w:t>5.6.17</w:t>
        </w:r>
      </w:ins>
      <w:ins w:id="62" w:author="Huawei" w:date="2025-08-01T10:40:00Z">
        <w:r>
          <w:t>.</w:t>
        </w:r>
      </w:ins>
    </w:p>
    <w:p w14:paraId="2E07B218" w14:textId="78481211" w:rsidR="00F618C2" w:rsidRPr="00081BAF" w:rsidRDefault="00F618C2" w:rsidP="00F618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613BB04" w14:textId="77777777" w:rsidR="00081BAF" w:rsidRPr="003964A6" w:rsidRDefault="00081BAF" w:rsidP="00081BAF">
      <w:pPr>
        <w:pStyle w:val="4"/>
      </w:pPr>
      <w:r w:rsidRPr="003964A6">
        <w:t>5.8.2.22</w:t>
      </w:r>
      <w:r w:rsidRPr="003964A6">
        <w:tab/>
        <w:t>Handling of Payload Headers</w:t>
      </w:r>
      <w:bookmarkEnd w:id="43"/>
    </w:p>
    <w:p w14:paraId="2DFA49B8" w14:textId="77777777" w:rsidR="00081BAF" w:rsidRPr="003964A6" w:rsidRDefault="00081BAF" w:rsidP="00081BAF">
      <w:r w:rsidRPr="003964A6">
        <w:t>Support of Handling of Payload Headers is an optional UPF feature as defined in clause 5.6.17.</w:t>
      </w:r>
    </w:p>
    <w:p w14:paraId="75EAD355" w14:textId="77777777" w:rsidR="00081BAF" w:rsidRPr="003964A6" w:rsidRDefault="00081BAF" w:rsidP="00081BAF">
      <w:r w:rsidRPr="003964A6">
        <w:t>The SMF receives Header Handling Control information in a PCC rule (as described in clause 6.3.1 of TS 23.503 [45]), it forwards the Header Handling Control information to the UPF via N4 interactions. The SMF adds the Header Handling Control information relevant for the UL direction, if any, into the FAR that corresponds to the UL PDR of that PCC rule and the Header Handling Control information relevant for the DL direction, if any, into the FAR that corresponds to the DL PDR of that PCC rule.</w:t>
      </w:r>
    </w:p>
    <w:p w14:paraId="4CBA6C9F" w14:textId="77777777" w:rsidR="00081BAF" w:rsidRPr="003964A6" w:rsidRDefault="00081BAF" w:rsidP="00081BAF">
      <w:r w:rsidRPr="003964A6">
        <w:t>If the Header Value parameter contains a reference to information to be added by SMF, the SMF shall overwrite the Header Value parameter with the indicated information of the corresponding PDU Session.</w:t>
      </w:r>
    </w:p>
    <w:p w14:paraId="26E5FCA2" w14:textId="77777777" w:rsidR="00081BAF" w:rsidRPr="003964A6" w:rsidRDefault="00081BAF" w:rsidP="00081BAF">
      <w:r w:rsidRPr="003964A6">
        <w:t>If SMF determines based on local configuration that it shall receive notifications related to the Handling of Payload Headers, it can modify the Header Handling Reporting of the header handling actions of interest by setting it to "yes" and by adding itself as an endpoint. In addition, the SMF shall add its Notification Target Address and a Notification Correlation ID to the Header Handling Reporting Endpoints sent to UPF.</w:t>
      </w:r>
    </w:p>
    <w:p w14:paraId="6019A9C4" w14:textId="77777777" w:rsidR="00081BAF" w:rsidRPr="003964A6" w:rsidRDefault="00081BAF" w:rsidP="00081BAF">
      <w:r w:rsidRPr="003964A6">
        <w:t>When UPF receives a Header Handling Control Rule from SMF over N4 (see clause 5.8.5.6), it contains a Header Detection Reference (see clause 5.6.17.2) which points to a predefined configuration in UPF which includes the details of the protocol and possibly the message for which a header handling action shall be performed (e.g. HTTP, HTTP message). The interpretation of the Header Detection Reference is part of the SLA and thus, implementation specific.</w:t>
      </w:r>
    </w:p>
    <w:p w14:paraId="5392B904" w14:textId="77777777" w:rsidR="00081BAF" w:rsidRPr="003964A6" w:rsidRDefault="00081BAF" w:rsidP="00081BAF">
      <w:r w:rsidRPr="003964A6">
        <w:t>The Header Handling Control Rule contains other explicit Header Handling Control information to be used for handling the traffic that matches the Header Detection Reference, see clause 5.6.17.2.</w:t>
      </w:r>
    </w:p>
    <w:p w14:paraId="44187344" w14:textId="1874A6CF" w:rsidR="008E76F1" w:rsidRPr="003964A6" w:rsidRDefault="008E76F1" w:rsidP="008E76F1">
      <w:pPr>
        <w:rPr>
          <w:ins w:id="63" w:author="Huawei" w:date="2025-08-01T14:03:00Z"/>
        </w:rPr>
      </w:pPr>
      <w:ins w:id="64" w:author="Huawei" w:date="2025-08-01T14:03:00Z">
        <w:r w:rsidRPr="003964A6">
          <w:t xml:space="preserve">If the Header Value parameter contains a reference to information to be </w:t>
        </w:r>
      </w:ins>
      <w:ins w:id="65" w:author="Huawei" w:date="2025-08-15T17:21:00Z">
        <w:r w:rsidR="005D76B2">
          <w:t>provided</w:t>
        </w:r>
      </w:ins>
      <w:ins w:id="66" w:author="Huawei" w:date="2025-08-01T14:03:00Z">
        <w:r w:rsidRPr="003964A6">
          <w:t xml:space="preserve"> by </w:t>
        </w:r>
        <w:r>
          <w:t>UPF</w:t>
        </w:r>
        <w:r w:rsidRPr="003964A6">
          <w:t xml:space="preserve">, the </w:t>
        </w:r>
        <w:r>
          <w:t>UPF</w:t>
        </w:r>
        <w:r w:rsidRPr="003964A6">
          <w:t xml:space="preserve"> shall </w:t>
        </w:r>
        <w:r>
          <w:t>use th</w:t>
        </w:r>
      </w:ins>
      <w:ins w:id="67" w:author="Huawei" w:date="2025-08-01T14:04:00Z">
        <w:r>
          <w:t xml:space="preserve">e information that is stored for this reference </w:t>
        </w:r>
      </w:ins>
      <w:ins w:id="68" w:author="Huawei" w:date="2025-08-01T14:05:00Z">
        <w:r>
          <w:t>when ex</w:t>
        </w:r>
      </w:ins>
      <w:ins w:id="69" w:author="Huawei" w:date="2025-08-01T14:06:00Z">
        <w:r>
          <w:t>ecuting</w:t>
        </w:r>
      </w:ins>
      <w:ins w:id="70" w:author="Huawei" w:date="2025-08-01T14:04:00Z">
        <w:r>
          <w:t xml:space="preserve"> the Header Handling Action</w:t>
        </w:r>
      </w:ins>
      <w:ins w:id="71" w:author="Huawei" w:date="2025-08-01T14:03:00Z">
        <w:r w:rsidRPr="003964A6">
          <w:t>.</w:t>
        </w:r>
      </w:ins>
      <w:ins w:id="72" w:author="Huawei" w:date="2025-08-01T14:06:00Z">
        <w:r>
          <w:t xml:space="preserve"> </w:t>
        </w:r>
      </w:ins>
      <w:ins w:id="73" w:author="Huawei" w:date="2025-08-01T14:07:00Z">
        <w:r w:rsidR="0005424D">
          <w:t>If t</w:t>
        </w:r>
      </w:ins>
      <w:ins w:id="74" w:author="Huawei" w:date="2025-08-01T14:06:00Z">
        <w:r>
          <w:t xml:space="preserve">he </w:t>
        </w:r>
        <w:r w:rsidRPr="003964A6">
          <w:t>Header Handling Condition</w:t>
        </w:r>
        <w:r>
          <w:t xml:space="preserve"> </w:t>
        </w:r>
        <w:r w:rsidRPr="003D4ABF">
          <w:t>"</w:t>
        </w:r>
        <w:r>
          <w:t>when information to be provided by UPF becomes available</w:t>
        </w:r>
        <w:r w:rsidRPr="003D4ABF">
          <w:t>"</w:t>
        </w:r>
        <w:r>
          <w:t xml:space="preserve"> </w:t>
        </w:r>
      </w:ins>
      <w:ins w:id="75" w:author="Huawei" w:date="2025-08-01T14:07:00Z">
        <w:r w:rsidR="0005424D">
          <w:t xml:space="preserve">is set, the UPF shall only execute the Hander Handling Action </w:t>
        </w:r>
      </w:ins>
      <w:ins w:id="76" w:author="Huawei" w:date="2025-08-01T14:09:00Z">
        <w:r w:rsidR="0005424D">
          <w:t>for one time whenever</w:t>
        </w:r>
      </w:ins>
      <w:ins w:id="77" w:author="Huawei" w:date="2025-08-01T14:08:00Z">
        <w:r w:rsidR="0005424D">
          <w:t xml:space="preserve"> </w:t>
        </w:r>
      </w:ins>
      <w:ins w:id="78" w:author="Huawei" w:date="2025-08-01T14:09:00Z">
        <w:r w:rsidR="0005424D">
          <w:t>new information becomes available.</w:t>
        </w:r>
      </w:ins>
    </w:p>
    <w:p w14:paraId="59FD6EB8" w14:textId="0C3808CA" w:rsidR="0005424D" w:rsidRPr="003964A6" w:rsidRDefault="0005424D" w:rsidP="0005424D">
      <w:pPr>
        <w:pStyle w:val="NO"/>
        <w:rPr>
          <w:ins w:id="79" w:author="Huawei" w:date="2025-08-01T14:10:00Z"/>
        </w:rPr>
      </w:pPr>
      <w:ins w:id="80" w:author="Huawei" w:date="2025-08-01T14:10:00Z">
        <w:r w:rsidRPr="003964A6">
          <w:t>NOTE:</w:t>
        </w:r>
        <w:r w:rsidRPr="003964A6">
          <w:tab/>
        </w:r>
      </w:ins>
      <w:ins w:id="81" w:author="Huawei" w:date="2025-08-01T14:11:00Z">
        <w:r w:rsidRPr="003964A6">
          <w:t xml:space="preserve">The </w:t>
        </w:r>
        <w:r>
          <w:t xml:space="preserve">reference to information to be </w:t>
        </w:r>
        <w:bookmarkStart w:id="82" w:name="_Hlk205306172"/>
        <w:r>
          <w:t xml:space="preserve">provided </w:t>
        </w:r>
        <w:bookmarkEnd w:id="82"/>
        <w:r>
          <w:t>by the UPF enables the forwarding of QoS monitoring reports via the payload header</w:t>
        </w:r>
        <w:r w:rsidRPr="003964A6">
          <w:t>.</w:t>
        </w:r>
        <w:r>
          <w:t xml:space="preserve"> </w:t>
        </w:r>
      </w:ins>
      <w:ins w:id="83" w:author="Huawei" w:date="2025-08-01T14:10:00Z">
        <w:r>
          <w:t xml:space="preserve">The </w:t>
        </w:r>
        <w:r w:rsidRPr="00531554">
          <w:t>Notification Correlation ID</w:t>
        </w:r>
        <w:r>
          <w:t xml:space="preserve"> of the QoS monitoring process is used as reference and the QoS monitoring reports are stored by the UPF for this reference.</w:t>
        </w:r>
      </w:ins>
    </w:p>
    <w:p w14:paraId="4C9C4EF8" w14:textId="031A82AF" w:rsidR="001C1E69" w:rsidRDefault="00081BAF" w:rsidP="00081BAF">
      <w:r w:rsidRPr="003964A6">
        <w:t>When the Header Handling Control Rule includes Header Handling Reporting information, UPF may send notifications related to the Handling of Payload Headers to SMF and/or NEF/AF. The enforcement of a requested action is a Header Handling event. If reporting has been requested, UPF reports the events of the actions executed. If Reporting suggestion information is received, the UPF performs as defined in clause 5.8.2.17. When One-time-report has been indicated for an action, the first occurrence of the action per packet flow is reported.</w:t>
      </w:r>
    </w:p>
    <w:p w14:paraId="6C7E6088" w14:textId="77777777" w:rsidR="002A31A1" w:rsidRPr="00081BAF" w:rsidRDefault="002A31A1" w:rsidP="002A31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7C20DB8" w14:textId="77777777" w:rsidR="002A31A1" w:rsidRPr="003964A6" w:rsidRDefault="002A31A1" w:rsidP="002A31A1">
      <w:pPr>
        <w:pStyle w:val="3"/>
      </w:pPr>
      <w:bookmarkStart w:id="84" w:name="_Toc201160251"/>
      <w:r w:rsidRPr="003964A6">
        <w:t>5.37.4</w:t>
      </w:r>
      <w:r w:rsidRPr="003964A6">
        <w:tab/>
        <w:t>Network Exposure of 5GS information</w:t>
      </w:r>
      <w:bookmarkEnd w:id="84"/>
    </w:p>
    <w:p w14:paraId="3A94F3EE" w14:textId="77777777" w:rsidR="002A31A1" w:rsidRPr="003964A6" w:rsidRDefault="002A31A1" w:rsidP="002A31A1">
      <w:r w:rsidRPr="003964A6">
        <w:t>5GS and XR/media services cooperate to provide a better user experience using External Network Exposure.</w:t>
      </w:r>
    </w:p>
    <w:p w14:paraId="7F5ED21D" w14:textId="77777777" w:rsidR="002A31A1" w:rsidRPr="003964A6" w:rsidRDefault="002A31A1" w:rsidP="002A31A1">
      <w:r w:rsidRPr="003964A6">
        <w:t>Based on the AF request, the 5GS can expose the following information based on the QoS Monitoring as defined in clause 5.33.3 and/or clause 5.45:</w:t>
      </w:r>
    </w:p>
    <w:p w14:paraId="73AFAEDF" w14:textId="77777777" w:rsidR="002A31A1" w:rsidRPr="003964A6" w:rsidRDefault="002A31A1" w:rsidP="002A31A1">
      <w:pPr>
        <w:pStyle w:val="B1"/>
      </w:pPr>
      <w:r w:rsidRPr="003964A6">
        <w:t>-</w:t>
      </w:r>
      <w:r w:rsidRPr="003964A6">
        <w:tab/>
        <w:t>The UL and/or DL congestion information monitoring (see clause 5.45.3).</w:t>
      </w:r>
    </w:p>
    <w:p w14:paraId="35D4A975" w14:textId="77777777" w:rsidR="002A31A1" w:rsidRPr="003964A6" w:rsidRDefault="002A31A1" w:rsidP="002A31A1">
      <w:pPr>
        <w:pStyle w:val="B1"/>
      </w:pPr>
      <w:r w:rsidRPr="003964A6">
        <w:tab/>
        <w:t>Based on the PCC rule from PCF, the SMF requests the NG-RAN to report congestion information (</w:t>
      </w:r>
      <w:proofErr w:type="gramStart"/>
      <w:r w:rsidRPr="003964A6">
        <w:t>i.e.</w:t>
      </w:r>
      <w:proofErr w:type="gramEnd"/>
      <w:r w:rsidRPr="003964A6">
        <w:t xml:space="preserv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rsidRPr="003964A6">
        <w:lastRenderedPageBreak/>
        <w:t>Nupf_EventExposure</w:t>
      </w:r>
      <w:proofErr w:type="spellEnd"/>
      <w:r w:rsidRPr="003964A6">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3A75BE81" w14:textId="77777777" w:rsidR="002A31A1" w:rsidRPr="003964A6" w:rsidRDefault="002A31A1" w:rsidP="002A31A1">
      <w:pPr>
        <w:pStyle w:val="B1"/>
      </w:pPr>
      <w:r w:rsidRPr="003964A6">
        <w:t>-</w:t>
      </w:r>
      <w:r w:rsidRPr="003964A6">
        <w:tab/>
        <w:t>The UL and/or DL Data rate information (see clause 5.45.4).</w:t>
      </w:r>
    </w:p>
    <w:p w14:paraId="521A1BE6" w14:textId="77777777" w:rsidR="002A31A1" w:rsidRPr="003964A6" w:rsidRDefault="002A31A1" w:rsidP="002A31A1">
      <w:pPr>
        <w:pStyle w:val="B1"/>
      </w:pPr>
      <w:r w:rsidRPr="003964A6">
        <w:tab/>
        <w:t xml:space="preserve">Based on the PCC rule from PCF, the SMF requests the PSA UPF to measure and report the information. They may be exposed to the AF directly by PSA UPF via </w:t>
      </w:r>
      <w:proofErr w:type="spellStart"/>
      <w:r w:rsidRPr="003964A6">
        <w:t>Nupf_EventExposure</w:t>
      </w:r>
      <w:proofErr w:type="spellEnd"/>
      <w:r w:rsidRPr="003964A6">
        <w:t xml:space="preserve"> service or via SMF/PCF/NEF as described in clause 5.8.2.18.</w:t>
      </w:r>
    </w:p>
    <w:p w14:paraId="4EAD39DE" w14:textId="77777777" w:rsidR="002A31A1" w:rsidRPr="003964A6" w:rsidRDefault="002A31A1" w:rsidP="002A31A1">
      <w:pPr>
        <w:pStyle w:val="B1"/>
      </w:pPr>
      <w:r w:rsidRPr="003964A6">
        <w:t>-</w:t>
      </w:r>
      <w:r w:rsidRPr="003964A6">
        <w:tab/>
        <w:t xml:space="preserve">The </w:t>
      </w:r>
      <w:proofErr w:type="gramStart"/>
      <w:r w:rsidRPr="003964A6">
        <w:t>round trip</w:t>
      </w:r>
      <w:proofErr w:type="gramEnd"/>
      <w:r w:rsidRPr="003964A6">
        <w:t xml:space="preserve"> delay for two service data flows considering the UL direction of a service data flow and the DL direction of another service data flow in the same PDU Session.</w:t>
      </w:r>
    </w:p>
    <w:p w14:paraId="6691E864" w14:textId="77777777" w:rsidR="002A31A1" w:rsidRPr="003964A6" w:rsidRDefault="002A31A1" w:rsidP="002A31A1">
      <w:pPr>
        <w:pStyle w:val="B1"/>
      </w:pPr>
      <w:r w:rsidRPr="003964A6">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068D3001" w14:textId="77777777" w:rsidR="002A31A1" w:rsidRPr="003964A6" w:rsidRDefault="002A31A1" w:rsidP="002A31A1">
      <w:pPr>
        <w:pStyle w:val="B1"/>
      </w:pPr>
      <w:r w:rsidRPr="003964A6">
        <w:t>-</w:t>
      </w:r>
      <w:r w:rsidRPr="003964A6">
        <w:tab/>
        <w:t xml:space="preserve">The </w:t>
      </w:r>
      <w:proofErr w:type="gramStart"/>
      <w:r w:rsidRPr="003964A6">
        <w:t>round trip</w:t>
      </w:r>
      <w:proofErr w:type="gramEnd"/>
      <w:r w:rsidRPr="003964A6">
        <w:t xml:space="preserve"> delay for one service data flow.</w:t>
      </w:r>
    </w:p>
    <w:p w14:paraId="71774A83" w14:textId="77777777" w:rsidR="002A31A1" w:rsidRPr="003964A6" w:rsidRDefault="002A31A1" w:rsidP="002A31A1">
      <w:pPr>
        <w:pStyle w:val="B1"/>
      </w:pPr>
      <w:r w:rsidRPr="003964A6">
        <w:tab/>
        <w:t>If the service data flow is mapped to two QoS Flows (</w:t>
      </w:r>
      <w:proofErr w:type="gramStart"/>
      <w:r w:rsidRPr="003964A6">
        <w:t>i.e.</w:t>
      </w:r>
      <w:proofErr w:type="gramEnd"/>
      <w:r w:rsidRPr="003964A6">
        <w:t xml:space="preserv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08726D9E" w14:textId="77777777" w:rsidR="002A31A1" w:rsidRPr="003964A6" w:rsidRDefault="002A31A1" w:rsidP="002A31A1">
      <w:pPr>
        <w:pStyle w:val="NO"/>
      </w:pPr>
      <w:r w:rsidRPr="003964A6">
        <w:t>NOTE:</w:t>
      </w:r>
      <w:r w:rsidRPr="003964A6">
        <w:tab/>
        <w:t xml:space="preserve">How PCF calculates the requested </w:t>
      </w:r>
      <w:proofErr w:type="gramStart"/>
      <w:r w:rsidRPr="003964A6">
        <w:t>round trip</w:t>
      </w:r>
      <w:proofErr w:type="gramEnd"/>
      <w:r w:rsidRPr="003964A6">
        <w:t xml:space="preserve"> delay for multiple QoS Flows from delays of individual QoS Flows is not specified in this specification.</w:t>
      </w:r>
    </w:p>
    <w:p w14:paraId="28E3FAC6" w14:textId="77777777" w:rsidR="002A31A1" w:rsidRPr="003964A6" w:rsidRDefault="002A31A1" w:rsidP="002A31A1">
      <w:pPr>
        <w:pStyle w:val="B1"/>
      </w:pPr>
      <w:r w:rsidRPr="003964A6">
        <w:t>-</w:t>
      </w:r>
      <w:r w:rsidRPr="003964A6">
        <w:tab/>
        <w:t>The UL and/or DL available bitrate for a GBR QoS Flow (see clause 5.45.6).</w:t>
      </w:r>
    </w:p>
    <w:p w14:paraId="4D18567F" w14:textId="77777777" w:rsidR="002A31A1" w:rsidRPr="003964A6" w:rsidRDefault="002A31A1" w:rsidP="002A31A1">
      <w:pPr>
        <w:pStyle w:val="B1"/>
      </w:pPr>
      <w:r w:rsidRPr="003964A6">
        <w:tab/>
        <w:t>For a GBR QoS Flow, based on the PCC rule from PCF, the SMF requests the NG-RAN to report the UL and/or DL available bitrate. The NG-RAN reports the UL and/or DL available bitrate information to the PSA UPF via the GTP-U header of UL packets.</w:t>
      </w:r>
    </w:p>
    <w:p w14:paraId="39BB1470" w14:textId="77777777" w:rsidR="002A31A1" w:rsidRPr="003964A6" w:rsidRDefault="002A31A1" w:rsidP="002A31A1">
      <w:pPr>
        <w:pStyle w:val="B1"/>
      </w:pPr>
      <w:r w:rsidRPr="003964A6">
        <w:tab/>
        <w:t>The SMF further requests the PSA UPF to expose the available bitrate to the AF directly or via local NEF, as described in clause 5.8.2.18.</w:t>
      </w:r>
    </w:p>
    <w:p w14:paraId="590BDF68" w14:textId="77777777" w:rsidR="002A31A1" w:rsidRPr="003964A6" w:rsidRDefault="002A31A1" w:rsidP="002A31A1">
      <w:r w:rsidRPr="003964A6">
        <w:t>The AF may provide the Alternative QoS parameter set requirements and Averaging Window to the NEF/PCF for the GBR QoS Flow as specified in clause 4.15.6.6 of TS 23.502 [3].</w:t>
      </w:r>
    </w:p>
    <w:p w14:paraId="37868700" w14:textId="77777777" w:rsidR="002A31A1" w:rsidRPr="003964A6" w:rsidRDefault="002A31A1" w:rsidP="002A31A1">
      <w:r w:rsidRPr="003964A6">
        <w:t xml:space="preserve">Upon AF request, 5GS may expose the UL and DL data rate limitation information for a </w:t>
      </w:r>
      <w:proofErr w:type="gramStart"/>
      <w:r>
        <w:t>N</w:t>
      </w:r>
      <w:r w:rsidRPr="003964A6">
        <w:t>on-GBR</w:t>
      </w:r>
      <w:proofErr w:type="gramEnd"/>
      <w:r w:rsidRPr="003964A6">
        <w:t xml:space="preserve"> service data flow or a PDU Session to the AF. The data rate limitation information is defined as the maximum data rate that can be achieved for the service data flow or the PDU Session</w:t>
      </w:r>
      <w:r>
        <w:t>, respectively and is determined by the PCF as described in clause 6.1.3.27.1 of TS 23.503 [45]</w:t>
      </w:r>
      <w:r w:rsidRPr="003964A6">
        <w:t>:</w:t>
      </w:r>
    </w:p>
    <w:p w14:paraId="3EF5EC42" w14:textId="77777777" w:rsidR="002A31A1" w:rsidRPr="003964A6" w:rsidRDefault="002A31A1" w:rsidP="002A31A1">
      <w:pPr>
        <w:pStyle w:val="B1"/>
      </w:pPr>
      <w:r w:rsidRPr="003964A6">
        <w:t>-</w:t>
      </w:r>
      <w:r w:rsidRPr="003964A6">
        <w:tab/>
        <w:t xml:space="preserve">For a new or </w:t>
      </w:r>
      <w:r>
        <w:t xml:space="preserve">an </w:t>
      </w:r>
      <w:r w:rsidRPr="003964A6">
        <w:t>ongoing</w:t>
      </w:r>
      <w:r>
        <w:t xml:space="preserve"> service</w:t>
      </w:r>
      <w:r w:rsidRPr="003964A6">
        <w:t xml:space="preserve"> data</w:t>
      </w:r>
      <w:r>
        <w:t xml:space="preserve"> flow</w:t>
      </w:r>
      <w:r w:rsidRPr="003964A6">
        <w:t xml:space="preserve"> bound to an AF session, the as data rate limitation information</w:t>
      </w:r>
      <w:r>
        <w:t xml:space="preserve"> for a </w:t>
      </w:r>
      <w:proofErr w:type="gramStart"/>
      <w:r>
        <w:t>Non-GBR</w:t>
      </w:r>
      <w:proofErr w:type="gramEnd"/>
      <w:r>
        <w:t xml:space="preserve"> service data flow is exposed</w:t>
      </w:r>
      <w:r w:rsidRPr="003964A6">
        <w:t xml:space="preserve"> by means of the AF session with QoS procedure </w:t>
      </w:r>
      <w:r>
        <w:t>(</w:t>
      </w:r>
      <w:r w:rsidRPr="003964A6">
        <w:t>as defined in clause 4.15.6.6 and clause 4.15.6.6a of TS 23.502 [3]</w:t>
      </w:r>
      <w:r>
        <w:t>)</w:t>
      </w:r>
      <w:r w:rsidRPr="003964A6">
        <w:t>.</w:t>
      </w:r>
    </w:p>
    <w:p w14:paraId="5CC55FAF" w14:textId="77777777" w:rsidR="008B3169" w:rsidRDefault="002A31A1" w:rsidP="008B3169">
      <w:pPr>
        <w:pStyle w:val="B1"/>
        <w:rPr>
          <w:ins w:id="85" w:author="Huawei" w:date="2025-08-05T17:20:00Z"/>
        </w:rPr>
      </w:pPr>
      <w:r w:rsidRPr="003964A6">
        <w:t>-</w:t>
      </w:r>
      <w:r w:rsidRPr="003964A6">
        <w:tab/>
        <w:t>When the AF subscribes to event notifications for a PDU Session, the data rate limitation information</w:t>
      </w:r>
      <w:r>
        <w:t xml:space="preserve"> for a PDU Session is exposed</w:t>
      </w:r>
      <w:r w:rsidRPr="003964A6">
        <w:t xml:space="preserve"> by means of the </w:t>
      </w:r>
      <w:proofErr w:type="spellStart"/>
      <w:r w:rsidRPr="003964A6">
        <w:t>Npcf_EventExposure</w:t>
      </w:r>
      <w:proofErr w:type="spellEnd"/>
      <w:r w:rsidRPr="003964A6">
        <w:t xml:space="preserve"> service </w:t>
      </w:r>
      <w:r>
        <w:t>(</w:t>
      </w:r>
      <w:r w:rsidRPr="003964A6">
        <w:t>as defined in clause 5.2.5.7 of TS 23.502 [3]</w:t>
      </w:r>
      <w:r>
        <w:t>)</w:t>
      </w:r>
      <w:r w:rsidRPr="003964A6">
        <w:t>.</w:t>
      </w:r>
    </w:p>
    <w:p w14:paraId="15222A36" w14:textId="1AF4B0A4" w:rsidR="00FB18DB" w:rsidRPr="003964A6" w:rsidRDefault="008B3169" w:rsidP="008B3169">
      <w:pPr>
        <w:rPr>
          <w:lang w:eastAsia="zh-CN"/>
        </w:rPr>
      </w:pPr>
      <w:ins w:id="86" w:author="Huawei" w:date="2025-08-05T17:20:00Z">
        <w:r>
          <w:rPr>
            <w:rFonts w:hint="eastAsia"/>
            <w:lang w:eastAsia="zh-CN"/>
          </w:rPr>
          <w:t>T</w:t>
        </w:r>
        <w:r>
          <w:rPr>
            <w:lang w:eastAsia="zh-CN"/>
          </w:rPr>
          <w:t xml:space="preserve">he AF may request the </w:t>
        </w:r>
        <w:r>
          <w:t xml:space="preserve">exposure of the QoS monitoring reports via payload headers for the above </w:t>
        </w:r>
        <w:r w:rsidRPr="003964A6">
          <w:t>UL and/or DL congestion information</w:t>
        </w:r>
        <w:r>
          <w:t xml:space="preserve">, </w:t>
        </w:r>
        <w:r w:rsidRPr="003964A6">
          <w:t xml:space="preserve">UL and/or DL </w:t>
        </w:r>
        <w:r>
          <w:t>d</w:t>
        </w:r>
        <w:r w:rsidRPr="003964A6">
          <w:t>ata rate</w:t>
        </w:r>
        <w:r>
          <w:t xml:space="preserve">, UL and/or DL delay, </w:t>
        </w:r>
        <w:r w:rsidRPr="003964A6">
          <w:t>round trip delay for one service data flow</w:t>
        </w:r>
        <w:r>
          <w:t xml:space="preserve"> and the </w:t>
        </w:r>
        <w:r w:rsidRPr="003964A6">
          <w:t>UL and/or DL available bitrate for a GBR QoS Flow</w:t>
        </w:r>
        <w:r>
          <w:t xml:space="preserve"> as specified in clause 5.6.17.</w:t>
        </w:r>
      </w:ins>
    </w:p>
    <w:p w14:paraId="1FE41510" w14:textId="2F2CEE0A" w:rsidR="002A31A1" w:rsidRPr="002A31A1" w:rsidRDefault="002A31A1" w:rsidP="002A31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A31A1" w:rsidRPr="002A31A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7DF23" w14:textId="77777777" w:rsidR="00C133C7" w:rsidRDefault="00C133C7">
      <w:r>
        <w:separator/>
      </w:r>
    </w:p>
  </w:endnote>
  <w:endnote w:type="continuationSeparator" w:id="0">
    <w:p w14:paraId="573B8B38" w14:textId="77777777" w:rsidR="00C133C7" w:rsidRDefault="00C133C7">
      <w:r>
        <w:continuationSeparator/>
      </w:r>
    </w:p>
  </w:endnote>
  <w:endnote w:type="continuationNotice" w:id="1">
    <w:p w14:paraId="405EBFA5" w14:textId="77777777" w:rsidR="00C133C7" w:rsidRDefault="00C13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AF10E" w14:textId="77777777" w:rsidR="00C133C7" w:rsidRDefault="00C133C7">
      <w:r>
        <w:separator/>
      </w:r>
    </w:p>
  </w:footnote>
  <w:footnote w:type="continuationSeparator" w:id="0">
    <w:p w14:paraId="503C7273" w14:textId="77777777" w:rsidR="00C133C7" w:rsidRDefault="00C133C7">
      <w:r>
        <w:continuationSeparator/>
      </w:r>
    </w:p>
  </w:footnote>
  <w:footnote w:type="continuationNotice" w:id="1">
    <w:p w14:paraId="193A28CC" w14:textId="77777777" w:rsidR="00C133C7" w:rsidRDefault="00C133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C7"/>
    <w:rsid w:val="00014F92"/>
    <w:rsid w:val="0001570D"/>
    <w:rsid w:val="000159B4"/>
    <w:rsid w:val="00020E65"/>
    <w:rsid w:val="00022E4A"/>
    <w:rsid w:val="00033EE7"/>
    <w:rsid w:val="0005424D"/>
    <w:rsid w:val="000674D1"/>
    <w:rsid w:val="00070E09"/>
    <w:rsid w:val="00075872"/>
    <w:rsid w:val="00081BAF"/>
    <w:rsid w:val="000A45DA"/>
    <w:rsid w:val="000A6394"/>
    <w:rsid w:val="000B7FED"/>
    <w:rsid w:val="000C038A"/>
    <w:rsid w:val="000C4E67"/>
    <w:rsid w:val="000C6598"/>
    <w:rsid w:val="000D44B3"/>
    <w:rsid w:val="000F0760"/>
    <w:rsid w:val="000F3A7F"/>
    <w:rsid w:val="000F4C5D"/>
    <w:rsid w:val="001101F4"/>
    <w:rsid w:val="00111C28"/>
    <w:rsid w:val="001238C5"/>
    <w:rsid w:val="0013108F"/>
    <w:rsid w:val="00145D43"/>
    <w:rsid w:val="00150DDF"/>
    <w:rsid w:val="0015191E"/>
    <w:rsid w:val="00162CCB"/>
    <w:rsid w:val="0016501E"/>
    <w:rsid w:val="001801E6"/>
    <w:rsid w:val="00182FB2"/>
    <w:rsid w:val="00186AFA"/>
    <w:rsid w:val="00191D50"/>
    <w:rsid w:val="00192C46"/>
    <w:rsid w:val="001A08B3"/>
    <w:rsid w:val="001A7B60"/>
    <w:rsid w:val="001B52F0"/>
    <w:rsid w:val="001B7164"/>
    <w:rsid w:val="001B7A65"/>
    <w:rsid w:val="001C1E69"/>
    <w:rsid w:val="001D0AE3"/>
    <w:rsid w:val="001D0F63"/>
    <w:rsid w:val="001D4134"/>
    <w:rsid w:val="001D4B7A"/>
    <w:rsid w:val="001D78B8"/>
    <w:rsid w:val="001E41F3"/>
    <w:rsid w:val="001E7BEC"/>
    <w:rsid w:val="001F0509"/>
    <w:rsid w:val="001F2D64"/>
    <w:rsid w:val="00203320"/>
    <w:rsid w:val="002411F9"/>
    <w:rsid w:val="0025712A"/>
    <w:rsid w:val="0026004D"/>
    <w:rsid w:val="002640DD"/>
    <w:rsid w:val="00275D12"/>
    <w:rsid w:val="00284FEB"/>
    <w:rsid w:val="002860C4"/>
    <w:rsid w:val="002A0EFC"/>
    <w:rsid w:val="002A2836"/>
    <w:rsid w:val="002A31A1"/>
    <w:rsid w:val="002A3C45"/>
    <w:rsid w:val="002B1C08"/>
    <w:rsid w:val="002B5741"/>
    <w:rsid w:val="002E472E"/>
    <w:rsid w:val="002F0ABA"/>
    <w:rsid w:val="00305409"/>
    <w:rsid w:val="003210B5"/>
    <w:rsid w:val="00322287"/>
    <w:rsid w:val="00343A0F"/>
    <w:rsid w:val="00347C1F"/>
    <w:rsid w:val="00354156"/>
    <w:rsid w:val="003609EF"/>
    <w:rsid w:val="00360E79"/>
    <w:rsid w:val="0036231A"/>
    <w:rsid w:val="00374DD4"/>
    <w:rsid w:val="00375B86"/>
    <w:rsid w:val="003773C1"/>
    <w:rsid w:val="0038541D"/>
    <w:rsid w:val="0039014B"/>
    <w:rsid w:val="003A0CA0"/>
    <w:rsid w:val="003A6FF1"/>
    <w:rsid w:val="003B703B"/>
    <w:rsid w:val="003C25C4"/>
    <w:rsid w:val="003D10D4"/>
    <w:rsid w:val="003E0884"/>
    <w:rsid w:val="003E1A36"/>
    <w:rsid w:val="003F2E10"/>
    <w:rsid w:val="003F585F"/>
    <w:rsid w:val="003F6DFE"/>
    <w:rsid w:val="004004AC"/>
    <w:rsid w:val="00410371"/>
    <w:rsid w:val="004173D2"/>
    <w:rsid w:val="004242F1"/>
    <w:rsid w:val="00481669"/>
    <w:rsid w:val="00491D4E"/>
    <w:rsid w:val="004945BA"/>
    <w:rsid w:val="004A13CC"/>
    <w:rsid w:val="004B0F9B"/>
    <w:rsid w:val="004B5E18"/>
    <w:rsid w:val="004B7286"/>
    <w:rsid w:val="004B75B7"/>
    <w:rsid w:val="004C6EB5"/>
    <w:rsid w:val="004C702E"/>
    <w:rsid w:val="004D01B9"/>
    <w:rsid w:val="004E084C"/>
    <w:rsid w:val="004E0859"/>
    <w:rsid w:val="004F0740"/>
    <w:rsid w:val="00505CCA"/>
    <w:rsid w:val="005141D9"/>
    <w:rsid w:val="0051580D"/>
    <w:rsid w:val="00515979"/>
    <w:rsid w:val="00531554"/>
    <w:rsid w:val="00545F0F"/>
    <w:rsid w:val="00547111"/>
    <w:rsid w:val="0056589D"/>
    <w:rsid w:val="00574366"/>
    <w:rsid w:val="00584C57"/>
    <w:rsid w:val="005923D9"/>
    <w:rsid w:val="00592D74"/>
    <w:rsid w:val="005A0D72"/>
    <w:rsid w:val="005B3E83"/>
    <w:rsid w:val="005B5E8B"/>
    <w:rsid w:val="005C12D5"/>
    <w:rsid w:val="005C4F4E"/>
    <w:rsid w:val="005D76B2"/>
    <w:rsid w:val="005E2873"/>
    <w:rsid w:val="005E2C44"/>
    <w:rsid w:val="00606972"/>
    <w:rsid w:val="00611125"/>
    <w:rsid w:val="00621188"/>
    <w:rsid w:val="006257ED"/>
    <w:rsid w:val="0064074A"/>
    <w:rsid w:val="0064152A"/>
    <w:rsid w:val="00642D6E"/>
    <w:rsid w:val="00653DE4"/>
    <w:rsid w:val="00664330"/>
    <w:rsid w:val="00665C47"/>
    <w:rsid w:val="00693A6F"/>
    <w:rsid w:val="00695808"/>
    <w:rsid w:val="006A22C8"/>
    <w:rsid w:val="006B31A1"/>
    <w:rsid w:val="006B427E"/>
    <w:rsid w:val="006B46FB"/>
    <w:rsid w:val="006E21FB"/>
    <w:rsid w:val="006F4DEE"/>
    <w:rsid w:val="00715F28"/>
    <w:rsid w:val="0073381F"/>
    <w:rsid w:val="007678A3"/>
    <w:rsid w:val="00774D0A"/>
    <w:rsid w:val="00792342"/>
    <w:rsid w:val="007977A8"/>
    <w:rsid w:val="007A258E"/>
    <w:rsid w:val="007B30D8"/>
    <w:rsid w:val="007B512A"/>
    <w:rsid w:val="007C2097"/>
    <w:rsid w:val="007D0BBB"/>
    <w:rsid w:val="007D6A07"/>
    <w:rsid w:val="007E0D35"/>
    <w:rsid w:val="007E4948"/>
    <w:rsid w:val="007F0EAE"/>
    <w:rsid w:val="007F7259"/>
    <w:rsid w:val="00803C3C"/>
    <w:rsid w:val="008040A8"/>
    <w:rsid w:val="0080532F"/>
    <w:rsid w:val="00807E5B"/>
    <w:rsid w:val="00811D5E"/>
    <w:rsid w:val="008224DA"/>
    <w:rsid w:val="008279FA"/>
    <w:rsid w:val="00831A2B"/>
    <w:rsid w:val="00851F62"/>
    <w:rsid w:val="008626E7"/>
    <w:rsid w:val="00863A7E"/>
    <w:rsid w:val="008665E3"/>
    <w:rsid w:val="00866BDA"/>
    <w:rsid w:val="00870EE7"/>
    <w:rsid w:val="00871088"/>
    <w:rsid w:val="00875948"/>
    <w:rsid w:val="008771FB"/>
    <w:rsid w:val="008863B9"/>
    <w:rsid w:val="008A45A6"/>
    <w:rsid w:val="008B3169"/>
    <w:rsid w:val="008C3BB0"/>
    <w:rsid w:val="008D3CCC"/>
    <w:rsid w:val="008E76F1"/>
    <w:rsid w:val="008F3789"/>
    <w:rsid w:val="008F3DA8"/>
    <w:rsid w:val="008F686C"/>
    <w:rsid w:val="008F711C"/>
    <w:rsid w:val="00906CB4"/>
    <w:rsid w:val="009148DE"/>
    <w:rsid w:val="0092001D"/>
    <w:rsid w:val="009268C8"/>
    <w:rsid w:val="009277C6"/>
    <w:rsid w:val="0093299F"/>
    <w:rsid w:val="00941E30"/>
    <w:rsid w:val="009531B0"/>
    <w:rsid w:val="00953761"/>
    <w:rsid w:val="00957CE8"/>
    <w:rsid w:val="0097295E"/>
    <w:rsid w:val="009741B3"/>
    <w:rsid w:val="009777D9"/>
    <w:rsid w:val="00986219"/>
    <w:rsid w:val="009866B5"/>
    <w:rsid w:val="00991B88"/>
    <w:rsid w:val="009A5753"/>
    <w:rsid w:val="009A579D"/>
    <w:rsid w:val="009B1DCF"/>
    <w:rsid w:val="009B623B"/>
    <w:rsid w:val="009C1E32"/>
    <w:rsid w:val="009C26D1"/>
    <w:rsid w:val="009D23E5"/>
    <w:rsid w:val="009E3085"/>
    <w:rsid w:val="009E3297"/>
    <w:rsid w:val="009F1223"/>
    <w:rsid w:val="009F734F"/>
    <w:rsid w:val="00A064D5"/>
    <w:rsid w:val="00A116D9"/>
    <w:rsid w:val="00A23113"/>
    <w:rsid w:val="00A23848"/>
    <w:rsid w:val="00A246B6"/>
    <w:rsid w:val="00A42911"/>
    <w:rsid w:val="00A47E70"/>
    <w:rsid w:val="00A501AA"/>
    <w:rsid w:val="00A50CF0"/>
    <w:rsid w:val="00A54649"/>
    <w:rsid w:val="00A57315"/>
    <w:rsid w:val="00A574A9"/>
    <w:rsid w:val="00A664B7"/>
    <w:rsid w:val="00A7671C"/>
    <w:rsid w:val="00A9472D"/>
    <w:rsid w:val="00AA2CBC"/>
    <w:rsid w:val="00AB3DCD"/>
    <w:rsid w:val="00AB6CD2"/>
    <w:rsid w:val="00AC5820"/>
    <w:rsid w:val="00AC7DA3"/>
    <w:rsid w:val="00AD1CD8"/>
    <w:rsid w:val="00AD2D18"/>
    <w:rsid w:val="00AD642D"/>
    <w:rsid w:val="00AE4479"/>
    <w:rsid w:val="00AF5855"/>
    <w:rsid w:val="00B04780"/>
    <w:rsid w:val="00B06BC2"/>
    <w:rsid w:val="00B1230F"/>
    <w:rsid w:val="00B148BF"/>
    <w:rsid w:val="00B258BB"/>
    <w:rsid w:val="00B33D4B"/>
    <w:rsid w:val="00B42BEC"/>
    <w:rsid w:val="00B464EC"/>
    <w:rsid w:val="00B67B97"/>
    <w:rsid w:val="00B81A0E"/>
    <w:rsid w:val="00B947E8"/>
    <w:rsid w:val="00B968C8"/>
    <w:rsid w:val="00BA2B05"/>
    <w:rsid w:val="00BA3EC5"/>
    <w:rsid w:val="00BA51D9"/>
    <w:rsid w:val="00BB21AE"/>
    <w:rsid w:val="00BB5DFC"/>
    <w:rsid w:val="00BD279D"/>
    <w:rsid w:val="00BD487C"/>
    <w:rsid w:val="00BD6BB8"/>
    <w:rsid w:val="00BE739A"/>
    <w:rsid w:val="00BF486C"/>
    <w:rsid w:val="00C0463F"/>
    <w:rsid w:val="00C133C7"/>
    <w:rsid w:val="00C17FCC"/>
    <w:rsid w:val="00C275EE"/>
    <w:rsid w:val="00C3432F"/>
    <w:rsid w:val="00C35F86"/>
    <w:rsid w:val="00C57DAA"/>
    <w:rsid w:val="00C62638"/>
    <w:rsid w:val="00C66BA2"/>
    <w:rsid w:val="00C70E75"/>
    <w:rsid w:val="00C768D5"/>
    <w:rsid w:val="00C870F6"/>
    <w:rsid w:val="00C907B5"/>
    <w:rsid w:val="00C95985"/>
    <w:rsid w:val="00CB4052"/>
    <w:rsid w:val="00CB5AFB"/>
    <w:rsid w:val="00CC44CE"/>
    <w:rsid w:val="00CC5026"/>
    <w:rsid w:val="00CC68D0"/>
    <w:rsid w:val="00CE638A"/>
    <w:rsid w:val="00CE6CE6"/>
    <w:rsid w:val="00D03F9A"/>
    <w:rsid w:val="00D06D51"/>
    <w:rsid w:val="00D24991"/>
    <w:rsid w:val="00D37AA8"/>
    <w:rsid w:val="00D448DF"/>
    <w:rsid w:val="00D50255"/>
    <w:rsid w:val="00D51C1F"/>
    <w:rsid w:val="00D548E8"/>
    <w:rsid w:val="00D66520"/>
    <w:rsid w:val="00D82CA4"/>
    <w:rsid w:val="00D84AE9"/>
    <w:rsid w:val="00D8778D"/>
    <w:rsid w:val="00D9124E"/>
    <w:rsid w:val="00DA4609"/>
    <w:rsid w:val="00DC2F6A"/>
    <w:rsid w:val="00DD6045"/>
    <w:rsid w:val="00DD75B0"/>
    <w:rsid w:val="00DE34CF"/>
    <w:rsid w:val="00DF1E5E"/>
    <w:rsid w:val="00DF4339"/>
    <w:rsid w:val="00DF55F4"/>
    <w:rsid w:val="00E05BB7"/>
    <w:rsid w:val="00E13F3D"/>
    <w:rsid w:val="00E337A8"/>
    <w:rsid w:val="00E34898"/>
    <w:rsid w:val="00E42723"/>
    <w:rsid w:val="00E45D94"/>
    <w:rsid w:val="00E57DF1"/>
    <w:rsid w:val="00E60419"/>
    <w:rsid w:val="00E66792"/>
    <w:rsid w:val="00EB09B7"/>
    <w:rsid w:val="00EB279C"/>
    <w:rsid w:val="00EC19C9"/>
    <w:rsid w:val="00EC33C3"/>
    <w:rsid w:val="00ED1FC2"/>
    <w:rsid w:val="00ED74E0"/>
    <w:rsid w:val="00EE5E8F"/>
    <w:rsid w:val="00EE778B"/>
    <w:rsid w:val="00EE7D7C"/>
    <w:rsid w:val="00F0042D"/>
    <w:rsid w:val="00F14963"/>
    <w:rsid w:val="00F21131"/>
    <w:rsid w:val="00F25D98"/>
    <w:rsid w:val="00F270F2"/>
    <w:rsid w:val="00F300FB"/>
    <w:rsid w:val="00F32B43"/>
    <w:rsid w:val="00F370D2"/>
    <w:rsid w:val="00F3789C"/>
    <w:rsid w:val="00F618C2"/>
    <w:rsid w:val="00F67588"/>
    <w:rsid w:val="00F82419"/>
    <w:rsid w:val="00FA6E02"/>
    <w:rsid w:val="00FB18DB"/>
    <w:rsid w:val="00FB6386"/>
    <w:rsid w:val="00FE2758"/>
    <w:rsid w:val="00FE4735"/>
    <w:rsid w:val="00FE51E6"/>
    <w:rsid w:val="00FF60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80363A2-310A-4102-BFA4-3F589AE7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31A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CE6CE6"/>
    <w:rPr>
      <w:rFonts w:ascii="Arial" w:hAnsi="Arial"/>
      <w:b/>
      <w:lang w:val="en-GB" w:eastAsia="en-US"/>
    </w:rPr>
  </w:style>
  <w:style w:type="character" w:customStyle="1" w:styleId="CRCoverPageZchn">
    <w:name w:val="CR Cover Page Zchn"/>
    <w:link w:val="CRCoverPage"/>
    <w:rsid w:val="00CE6CE6"/>
    <w:rPr>
      <w:rFonts w:ascii="Arial" w:hAnsi="Arial"/>
      <w:lang w:val="en-GB" w:eastAsia="en-US"/>
    </w:rPr>
  </w:style>
  <w:style w:type="character" w:customStyle="1" w:styleId="NOZchn">
    <w:name w:val="NO Zchn"/>
    <w:link w:val="NO"/>
    <w:rsid w:val="003B703B"/>
    <w:rPr>
      <w:rFonts w:ascii="Times New Roman" w:hAnsi="Times New Roman"/>
      <w:lang w:val="en-GB" w:eastAsia="en-US"/>
    </w:rPr>
  </w:style>
  <w:style w:type="table" w:styleId="af1">
    <w:name w:val="Table Grid"/>
    <w:basedOn w:val="a1"/>
    <w:rsid w:val="003B7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A574A9"/>
    <w:rPr>
      <w:rFonts w:ascii="Times New Roman" w:hAnsi="Times New Roman"/>
      <w:lang w:val="en-GB" w:eastAsia="en-US"/>
    </w:rPr>
  </w:style>
  <w:style w:type="character" w:customStyle="1" w:styleId="B1Char">
    <w:name w:val="B1 Char"/>
    <w:link w:val="B1"/>
    <w:rsid w:val="00081BAF"/>
    <w:rPr>
      <w:rFonts w:ascii="Times New Roman" w:hAnsi="Times New Roman"/>
      <w:lang w:val="en-GB" w:eastAsia="en-US"/>
    </w:rPr>
  </w:style>
  <w:style w:type="character" w:customStyle="1" w:styleId="TALChar">
    <w:name w:val="TAL Char"/>
    <w:link w:val="TAL"/>
    <w:qFormat/>
    <w:rsid w:val="00081BAF"/>
    <w:rPr>
      <w:rFonts w:ascii="Arial" w:hAnsi="Arial"/>
      <w:sz w:val="18"/>
      <w:lang w:val="en-GB" w:eastAsia="en-US"/>
    </w:rPr>
  </w:style>
  <w:style w:type="character" w:customStyle="1" w:styleId="TAHCar">
    <w:name w:val="TAH Car"/>
    <w:link w:val="TAH"/>
    <w:rsid w:val="00081BAF"/>
    <w:rPr>
      <w:rFonts w:ascii="Arial" w:hAnsi="Arial"/>
      <w:b/>
      <w:sz w:val="18"/>
      <w:lang w:val="en-GB" w:eastAsia="en-US"/>
    </w:rPr>
  </w:style>
  <w:style w:type="character" w:customStyle="1" w:styleId="B2Char">
    <w:name w:val="B2 Char"/>
    <w:link w:val="B2"/>
    <w:rsid w:val="00081BAF"/>
    <w:rPr>
      <w:rFonts w:ascii="Times New Roman" w:hAnsi="Times New Roman"/>
      <w:lang w:val="en-GB" w:eastAsia="en-US"/>
    </w:rPr>
  </w:style>
  <w:style w:type="character" w:customStyle="1" w:styleId="TANChar">
    <w:name w:val="TAN Char"/>
    <w:link w:val="TAN"/>
    <w:qFormat/>
    <w:locked/>
    <w:rsid w:val="00081B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88BD93-1407-4AEB-8AF8-82D5358281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1E2841-10E9-4533-AEF7-714F0BD910B1}">
  <ds:schemaRefs>
    <ds:schemaRef ds:uri="http://schemas.openxmlformats.org/officeDocument/2006/bibliography"/>
  </ds:schemaRefs>
</ds:datastoreItem>
</file>

<file path=customXml/itemProps3.xml><?xml version="1.0" encoding="utf-8"?>
<ds:datastoreItem xmlns:ds="http://schemas.openxmlformats.org/officeDocument/2006/customXml" ds:itemID="{20454319-77A2-4F7F-982F-A2CB8BB75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5DC10C-93CF-4240-96FF-EBE9FB7AD6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4304</Words>
  <Characters>22978</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27228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2025-08-15T13:37:00Z</dcterms:created>
  <dcterms:modified xsi:type="dcterms:W3CDTF">2025-08-15T13:37:00Z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S2-2502891</vt:lpwstr>
  </property>
  <property fmtid="{D5CDD505-2E9C-101B-9397-08002B2CF9AE}" pid="10" name="Spec#">
    <vt:lpwstr>23.501</vt:lpwstr>
  </property>
  <property fmtid="{D5CDD505-2E9C-101B-9397-08002B2CF9AE}" pid="11" name="Cr#">
    <vt:lpwstr>6069</vt:lpwstr>
  </property>
  <property fmtid="{D5CDD505-2E9C-101B-9397-08002B2CF9AE}" pid="12" name="Revision">
    <vt:lpwstr>2</vt:lpwstr>
  </property>
  <property fmtid="{D5CDD505-2E9C-101B-9397-08002B2CF9AE}" pid="13" name="Version">
    <vt:lpwstr>18.9.0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Rel-18</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1754979348</vt:lpwstr>
  </property>
</Properties>
</file>